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F0A" w:rsidRPr="00315248" w:rsidRDefault="00CD4F0A" w:rsidP="00CD4F0A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  <w:r w:rsidRPr="00315248">
        <w:rPr>
          <w:rFonts w:ascii="Times New Roman" w:hAnsi="Times New Roman"/>
          <w:b/>
          <w:color w:val="000000" w:themeColor="text1"/>
          <w:u w:val="single"/>
        </w:rPr>
        <w:t xml:space="preserve">OŚWIADCZENIE WYKONAWCY O PRZYNALEŻNOŚCI DO GRUPY KAPITAŁOWEJ 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Ja / My ………………………………………………………………………………………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(imię i nazwisko)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reprezentując Wykonawcę……………………………………………………………………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…………………………………………………………………………………………………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(nazwa Wykonawcy)</w:t>
      </w:r>
    </w:p>
    <w:p w:rsidR="00CD4F0A" w:rsidRPr="00315248" w:rsidRDefault="00CD4F0A" w:rsidP="00CD4F0A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CD4F0A" w:rsidRDefault="00CD4F0A" w:rsidP="00CD4F0A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składając ofertę na wykonanie zadania pn.:</w:t>
      </w:r>
    </w:p>
    <w:p w:rsidR="00B335F5" w:rsidRPr="00315248" w:rsidRDefault="00B335F5" w:rsidP="00CD4F0A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</w:p>
    <w:p w:rsidR="009152B4" w:rsidRDefault="009152B4" w:rsidP="009152B4">
      <w:pPr>
        <w:spacing w:after="0" w:line="240" w:lineRule="auto"/>
        <w:ind w:left="360" w:hanging="360"/>
        <w:jc w:val="center"/>
        <w:rPr>
          <w:rFonts w:ascii="Times New Roman" w:hAnsi="Times New Roman"/>
          <w:b/>
        </w:rPr>
      </w:pPr>
      <w:r w:rsidRPr="00315248">
        <w:rPr>
          <w:rFonts w:ascii="Times New Roman" w:hAnsi="Times New Roman"/>
          <w:b/>
        </w:rPr>
        <w:t>„</w:t>
      </w:r>
      <w:r>
        <w:rPr>
          <w:rFonts w:ascii="Times New Roman" w:hAnsi="Times New Roman"/>
          <w:b/>
        </w:rPr>
        <w:t>Zabudowa kotłów i technologii kotłowni w budynkach przy ul. Leona 1 i 3 w Rydułtowach”</w:t>
      </w:r>
    </w:p>
    <w:p w:rsidR="009152B4" w:rsidRDefault="009152B4" w:rsidP="00CD4F0A">
      <w:pPr>
        <w:spacing w:after="0" w:line="240" w:lineRule="auto"/>
        <w:ind w:left="360" w:hanging="360"/>
        <w:jc w:val="both"/>
        <w:rPr>
          <w:rFonts w:ascii="Times New Roman" w:hAnsi="Times New Roman"/>
          <w:b/>
        </w:rPr>
      </w:pPr>
    </w:p>
    <w:p w:rsidR="00CD4F0A" w:rsidRPr="00315248" w:rsidRDefault="00CD4F0A" w:rsidP="00CD4F0A">
      <w:pPr>
        <w:spacing w:after="0" w:line="240" w:lineRule="auto"/>
        <w:ind w:left="360" w:hanging="360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oświadczam(y), że:</w:t>
      </w:r>
      <w:bookmarkStart w:id="0" w:name="_GoBack"/>
      <w:bookmarkEnd w:id="0"/>
    </w:p>
    <w:p w:rsidR="00CD4F0A" w:rsidRPr="00315248" w:rsidRDefault="00CD4F0A" w:rsidP="00CD4F0A">
      <w:pPr>
        <w:pStyle w:val="Akapitzlist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należę do grupy kapitałowej (*)</w:t>
      </w:r>
    </w:p>
    <w:p w:rsidR="00CD4F0A" w:rsidRPr="00315248" w:rsidRDefault="00CD4F0A" w:rsidP="00CD4F0A">
      <w:pPr>
        <w:pStyle w:val="Akapitzlist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nie należę do grupy kapitałowej (*)</w:t>
      </w:r>
    </w:p>
    <w:p w:rsidR="00CD4F0A" w:rsidRPr="007C2B85" w:rsidRDefault="00CD4F0A" w:rsidP="00CD4F0A">
      <w:pPr>
        <w:spacing w:after="0" w:line="240" w:lineRule="auto"/>
        <w:ind w:left="357" w:hanging="357"/>
        <w:jc w:val="both"/>
        <w:rPr>
          <w:rFonts w:ascii="Times New Roman" w:hAnsi="Times New Roman"/>
          <w:sz w:val="18"/>
          <w:szCs w:val="18"/>
        </w:rPr>
      </w:pPr>
      <w:r w:rsidRPr="007C2B85">
        <w:rPr>
          <w:rFonts w:ascii="Times New Roman" w:hAnsi="Times New Roman"/>
          <w:sz w:val="18"/>
          <w:szCs w:val="18"/>
        </w:rPr>
        <w:t>(*) niepotrzebne skreślić</w:t>
      </w:r>
    </w:p>
    <w:p w:rsidR="00CD4F0A" w:rsidRPr="00315248" w:rsidRDefault="00CD4F0A" w:rsidP="00CD4F0A">
      <w:pPr>
        <w:spacing w:after="0" w:line="240" w:lineRule="auto"/>
        <w:ind w:left="357" w:hanging="357"/>
        <w:jc w:val="both"/>
        <w:rPr>
          <w:rFonts w:ascii="Times New Roman" w:hAnsi="Times New Roman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  <w:u w:val="single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  <w:u w:val="single"/>
        </w:rPr>
      </w:pPr>
      <w:r w:rsidRPr="00315248">
        <w:rPr>
          <w:rFonts w:ascii="Times New Roman" w:hAnsi="Times New Roman"/>
          <w:color w:val="000000" w:themeColor="text1"/>
          <w:u w:val="single"/>
        </w:rPr>
        <w:t xml:space="preserve">W przypadku gdy Wykonawca należy do grupy kapitałowej zobowiązany jest złożyć wraz z </w:t>
      </w:r>
      <w:r>
        <w:rPr>
          <w:rFonts w:ascii="Times New Roman" w:hAnsi="Times New Roman"/>
          <w:color w:val="000000" w:themeColor="text1"/>
          <w:u w:val="single"/>
        </w:rPr>
        <w:t>o</w:t>
      </w:r>
      <w:r w:rsidRPr="00315248">
        <w:rPr>
          <w:rFonts w:ascii="Times New Roman" w:hAnsi="Times New Roman"/>
          <w:color w:val="000000" w:themeColor="text1"/>
          <w:u w:val="single"/>
        </w:rPr>
        <w:t>fertą listę podmiotów należących do tej samej grupy kapitałowej.</w:t>
      </w: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  <w:u w:val="single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  <w:u w:val="single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…………………., dnia……………..</w:t>
      </w: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CD4F0A" w:rsidRPr="00315248" w:rsidRDefault="00CD4F0A" w:rsidP="00CD4F0A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……………………………………………………..</w:t>
      </w:r>
    </w:p>
    <w:p w:rsidR="00CD4F0A" w:rsidRPr="00315248" w:rsidRDefault="00CD4F0A" w:rsidP="00CD4F0A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      (podpis i pieczątka imienna przedstawiciela</w:t>
      </w:r>
    </w:p>
    <w:p w:rsidR="00CD4F0A" w:rsidRPr="00315248" w:rsidRDefault="00CD4F0A" w:rsidP="00CD4F0A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                  Wykonawcy/Pełnomocnika)</w:t>
      </w:r>
    </w:p>
    <w:p w:rsidR="00CD4F0A" w:rsidRPr="00315248" w:rsidRDefault="00CD4F0A" w:rsidP="00CD4F0A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F155F0" w:rsidRPr="00CD4F0A" w:rsidRDefault="00F155F0" w:rsidP="00CD4F0A"/>
    <w:sectPr w:rsidR="00F155F0" w:rsidRPr="00CD4F0A" w:rsidSect="00EE67C5">
      <w:headerReference w:type="default" r:id="rId12"/>
      <w:headerReference w:type="first" r:id="rId13"/>
      <w:footerReference w:type="first" r:id="rId14"/>
      <w:pgSz w:w="11906" w:h="16838"/>
      <w:pgMar w:top="1417" w:right="849" w:bottom="1417" w:left="1134" w:header="708" w:footer="2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759" w:rsidRDefault="00537759" w:rsidP="002661DA">
      <w:pPr>
        <w:spacing w:after="0" w:line="240" w:lineRule="auto"/>
      </w:pPr>
      <w:r>
        <w:separator/>
      </w:r>
    </w:p>
  </w:endnote>
  <w:end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E3EFEFE8-12C6-4652-979D-1EB0B9949017}"/>
    <w:embedBold r:id="rId2" w:fontKey="{5CDE58B1-378B-4065-B1FA-1E457B36CD83}"/>
    <w:embedItalic r:id="rId3" w:fontKey="{EE27F135-7CC4-4E38-8145-4B81EE8FA59B}"/>
    <w:embedBoldItalic r:id="rId4" w:fontKey="{D5EF93B9-57C4-40C4-A262-6AB0483E664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4C270915-4F59-42E8-909C-6F7056E008B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09A417BE-8213-4C1C-844A-CFA11C0513F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1B222332-EE04-4A5B-B19B-B3505E31162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5FEA3322-9D44-42A3-A7D4-FC84B71CBD75}"/>
    <w:embedBold r:id="rId9" w:fontKey="{C5D8B8E8-F346-4DF4-9E03-5610378C81D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5233EA3B-0835-48E4-BA4C-3BCE3F607A66}"/>
    <w:embedBold r:id="rId11" w:fontKey="{C0EE2CF9-47C4-40E4-8EB7-4670A2938E70}"/>
    <w:embedBoldItalic r:id="rId12" w:fontKey="{B7E353F5-7B32-41CA-8974-2952B57CD21A}"/>
  </w:font>
  <w:font w:name="EUAlbertina"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B5FBB6FD-567A-412F-8FD4-5EE6646A647C}"/>
    <w:embedBold r:id="rId14" w:fontKey="{6CCD145E-D1E8-40C5-A71B-8A96538E05D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F14D31BD-B18C-4021-A9A4-02C6258D71CE}"/>
  </w:font>
  <w:font w:name="DIN Next LT Pro">
    <w:altName w:val="Corbel"/>
    <w:charset w:val="EE"/>
    <w:family w:val="swiss"/>
    <w:pitch w:val="variable"/>
    <w:sig w:usb0="A00000AF" w:usb1="5000205B" w:usb2="00000000" w:usb3="00000000" w:csb0="0000009B" w:csb1="00000000"/>
    <w:embedRegular r:id="rId16" w:fontKey="{BB3701A2-9DC5-43B0-9FCE-F87377C3AC4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640DD4" w:rsidRDefault="00537759" w:rsidP="00904986">
    <w:pPr>
      <w:tabs>
        <w:tab w:val="left" w:pos="4820"/>
      </w:tabs>
      <w:spacing w:after="0"/>
      <w:ind w:right="-567"/>
      <w:rPr>
        <w:rFonts w:ascii="DIN Next LT Pro" w:hAnsi="DIN Next LT Pro"/>
        <w:sz w:val="16"/>
        <w:szCs w:val="16"/>
      </w:rPr>
    </w:pPr>
    <w:r w:rsidRPr="00AE27C6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290908C" wp14:editId="0F063350">
              <wp:simplePos x="0" y="0"/>
              <wp:positionH relativeFrom="column">
                <wp:posOffset>-1633</wp:posOffset>
              </wp:positionH>
              <wp:positionV relativeFrom="paragraph">
                <wp:posOffset>103653</wp:posOffset>
              </wp:positionV>
              <wp:extent cx="6281898" cy="0"/>
              <wp:effectExtent l="0" t="0" r="24130" b="19050"/>
              <wp:wrapNone/>
              <wp:docPr id="6" name="Łącznik prostoliniow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1898" cy="0"/>
                      </a:xfrm>
                      <a:prstGeom prst="line">
                        <a:avLst/>
                      </a:prstGeom>
                      <a:ln>
                        <a:solidFill>
                          <a:srgbClr val="ED1C2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15pt,8.15pt" to="494.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" strokecolor="#ed1c24"/>
          </w:pict>
        </mc:Fallback>
      </mc:AlternateContent>
    </w:r>
    <w:r w:rsidRPr="00397B3D">
      <w:rPr>
        <w:sz w:val="16"/>
        <w:szCs w:val="16"/>
      </w:rPr>
      <w:br/>
    </w:r>
    <w:r w:rsidRPr="00640DD4">
      <w:rPr>
        <w:rFonts w:ascii="DIN Next LT Pro" w:hAnsi="DIN Next LT Pro"/>
        <w:sz w:val="16"/>
        <w:szCs w:val="16"/>
      </w:rPr>
      <w:t>Ciepłownia Rydułtowy Spółka z ograniczoną odpowiedzialnością</w:t>
    </w:r>
    <w:r w:rsidRPr="00640DD4">
      <w:rPr>
        <w:rFonts w:ascii="DIN Next LT Pro" w:hAnsi="DIN Next LT Pro"/>
        <w:sz w:val="16"/>
        <w:szCs w:val="16"/>
      </w:rPr>
      <w:tab/>
      <w:t>KRS: 0000064175 – Rejestr Przedsiębiorców, Sąd Rejonowy w Gliwicach</w:t>
    </w:r>
    <w:r>
      <w:rPr>
        <w:rFonts w:ascii="DIN Next LT Pro" w:hAnsi="DIN Next LT Pro"/>
        <w:sz w:val="16"/>
        <w:szCs w:val="16"/>
      </w:rPr>
      <w:br/>
      <w:t>ul. Plebiscytowa 50</w:t>
    </w:r>
    <w:r w:rsidRPr="00640DD4">
      <w:rPr>
        <w:rFonts w:ascii="DIN Next LT Pro" w:hAnsi="DIN Next LT Pro"/>
        <w:sz w:val="16"/>
        <w:szCs w:val="16"/>
      </w:rPr>
      <w:t>, 44-280 Rydułtowy</w:t>
    </w:r>
    <w:r w:rsidRPr="00640DD4">
      <w:rPr>
        <w:rFonts w:ascii="DIN Next LT Pro" w:hAnsi="DIN Next LT Pro"/>
        <w:sz w:val="16"/>
        <w:szCs w:val="16"/>
      </w:rPr>
      <w:tab/>
      <w:t>X Wydział Gospodarczy Krajowego Rejestru Sądowego</w:t>
    </w:r>
    <w:r w:rsidRPr="00640DD4">
      <w:rPr>
        <w:rFonts w:ascii="DIN Next LT Pro" w:hAnsi="DIN Next LT Pro"/>
        <w:sz w:val="16"/>
        <w:szCs w:val="16"/>
      </w:rPr>
      <w:tab/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T</w:t>
    </w:r>
    <w:r w:rsidRPr="00640DD4">
      <w:rPr>
        <w:rFonts w:ascii="DIN Next LT Pro" w:hAnsi="DIN Next LT Pro"/>
        <w:sz w:val="16"/>
        <w:szCs w:val="16"/>
      </w:rPr>
      <w:t>: 324 576 611, fax. 324 576 633</w:t>
    </w:r>
    <w:r w:rsidRPr="00640DD4">
      <w:rPr>
        <w:rFonts w:ascii="DIN Next LT Pro" w:hAnsi="DIN Next LT Pro"/>
        <w:sz w:val="16"/>
        <w:szCs w:val="16"/>
      </w:rPr>
      <w:tab/>
      <w:t>Wysokość kapitału zakładowego: 472 500,00 zł</w:t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E</w:t>
    </w:r>
    <w:r w:rsidRPr="00640DD4">
      <w:rPr>
        <w:rFonts w:ascii="DIN Next LT Pro" w:hAnsi="DIN Next LT Pro"/>
        <w:sz w:val="16"/>
        <w:szCs w:val="16"/>
      </w:rPr>
      <w:t>: office@ryd.com.pl, http://www.ryd.com.pl</w:t>
    </w:r>
    <w:r w:rsidRPr="00640DD4">
      <w:rPr>
        <w:rFonts w:ascii="DIN Next LT Pro" w:hAnsi="DIN Next LT Pro"/>
        <w:sz w:val="16"/>
        <w:szCs w:val="16"/>
      </w:rPr>
      <w:tab/>
      <w:t>NIP: 647-05-18-565, REGON: 271976426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759" w:rsidRDefault="00537759" w:rsidP="002661DA">
      <w:pPr>
        <w:spacing w:after="0" w:line="240" w:lineRule="auto"/>
      </w:pPr>
      <w:r>
        <w:separator/>
      </w:r>
    </w:p>
  </w:footnote>
  <w:foot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28D0" w:rsidRPr="00EE67C5" w:rsidRDefault="00D604C9" w:rsidP="008728D0">
    <w:pPr>
      <w:tabs>
        <w:tab w:val="left" w:pos="2197"/>
        <w:tab w:val="left" w:pos="3124"/>
        <w:tab w:val="right" w:pos="9923"/>
      </w:tabs>
      <w:jc w:val="right"/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5408" behindDoc="0" locked="0" layoutInCell="1" allowOverlap="1" wp14:anchorId="5BE8A720" wp14:editId="0760520B">
              <wp:simplePos x="0" y="0"/>
              <wp:positionH relativeFrom="column">
                <wp:posOffset>-1905</wp:posOffset>
              </wp:positionH>
              <wp:positionV relativeFrom="paragraph">
                <wp:posOffset>583372</wp:posOffset>
              </wp:positionV>
              <wp:extent cx="6281420" cy="0"/>
              <wp:effectExtent l="0" t="0" r="24130" b="19050"/>
              <wp:wrapNone/>
              <wp:docPr id="2" name="Łącznik prostoliniow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5.95pt" to="494.45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7.9pt;height:36.85pt" o:ole="">
          <v:imagedata r:id="rId1" o:title=""/>
        </v:shape>
        <o:OLEObject Type="Embed" ProgID="CorelDraw.Graphic.17" ShapeID="_x0000_i1025" DrawAspect="Content" ObjectID="_1691470563" r:id="rId2"/>
      </w:object>
    </w:r>
    <w:r>
      <w:tab/>
    </w:r>
    <w:r>
      <w:tab/>
    </w:r>
    <w:r>
      <w:tab/>
    </w:r>
    <w:r w:rsidR="008728D0">
      <w:rPr>
        <w:rFonts w:ascii="Times New Roman" w:hAnsi="Times New Roman"/>
        <w:i/>
        <w:color w:val="C0504D"/>
        <w:sz w:val="24"/>
      </w:rPr>
      <w:t>Załącznik nr 5 do SIWZ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537759" w:rsidP="00EE67C5">
    <w:pPr>
      <w:tabs>
        <w:tab w:val="left" w:pos="2197"/>
        <w:tab w:val="left" w:pos="3124"/>
        <w:tab w:val="right" w:pos="9923"/>
      </w:tabs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33D3B3F3" wp14:editId="5BAB3802">
              <wp:simplePos x="0" y="0"/>
              <wp:positionH relativeFrom="column">
                <wp:posOffset>-1905</wp:posOffset>
              </wp:positionH>
              <wp:positionV relativeFrom="paragraph">
                <wp:posOffset>512444</wp:posOffset>
              </wp:positionV>
              <wp:extent cx="6281420" cy="0"/>
              <wp:effectExtent l="0" t="0" r="24130" b="19050"/>
              <wp:wrapNone/>
              <wp:docPr id="5" name="Łącznik prostoliniowy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0.35pt" to="494.4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97.9pt;height:36.85pt" o:ole="">
          <v:imagedata r:id="rId1" o:title=""/>
        </v:shape>
        <o:OLEObject Type="Embed" ProgID="CorelDraw.Graphic.17" ShapeID="_x0000_i1026" DrawAspect="Content" ObjectID="_1691470564" r:id="rId2"/>
      </w:object>
    </w:r>
    <w:r>
      <w:tab/>
    </w:r>
    <w:r>
      <w:tab/>
    </w:r>
    <w:r>
      <w:tab/>
    </w:r>
    <w:r>
      <w:rPr>
        <w:rFonts w:ascii="Times New Roman" w:hAnsi="Times New Roman"/>
        <w:i/>
        <w:color w:val="C0504D"/>
        <w:sz w:val="24"/>
      </w:rPr>
      <w:t>opis przedmiotu zamówienia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">
    <w:nsid w:val="0000000F"/>
    <w:multiLevelType w:val="multilevel"/>
    <w:tmpl w:val="841C8A4A"/>
    <w:name w:val="WWNum15"/>
    <w:lvl w:ilvl="0">
      <w:start w:val="10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8" w:hanging="432"/>
      </w:pPr>
      <w:rPr>
        <w:b w:val="0"/>
        <w:strike w:val="0"/>
        <w:dstrike w:val="0"/>
        <w:u w:val="none"/>
        <w:effect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1072" w:hanging="504"/>
      </w:pPr>
      <w:rPr>
        <w:b w:val="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0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4E5E25"/>
    <w:multiLevelType w:val="hybridMultilevel"/>
    <w:tmpl w:val="12DA7FC4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042A7E9E"/>
    <w:multiLevelType w:val="hybridMultilevel"/>
    <w:tmpl w:val="6BD67A20"/>
    <w:lvl w:ilvl="0" w:tplc="CDFE1046">
      <w:start w:val="1"/>
      <w:numFmt w:val="lowerLetter"/>
      <w:lvlText w:val="%1)"/>
      <w:lvlJc w:val="left"/>
      <w:pPr>
        <w:ind w:left="1713" w:hanging="360"/>
      </w:pPr>
    </w:lvl>
    <w:lvl w:ilvl="1" w:tplc="A660522E" w:tentative="1">
      <w:start w:val="1"/>
      <w:numFmt w:val="lowerLetter"/>
      <w:lvlText w:val="%2."/>
      <w:lvlJc w:val="left"/>
      <w:pPr>
        <w:ind w:left="2433" w:hanging="360"/>
      </w:pPr>
    </w:lvl>
    <w:lvl w:ilvl="2" w:tplc="3C0CF816" w:tentative="1">
      <w:start w:val="1"/>
      <w:numFmt w:val="lowerRoman"/>
      <w:lvlText w:val="%3."/>
      <w:lvlJc w:val="right"/>
      <w:pPr>
        <w:ind w:left="3153" w:hanging="180"/>
      </w:pPr>
    </w:lvl>
    <w:lvl w:ilvl="3" w:tplc="27126724" w:tentative="1">
      <w:start w:val="1"/>
      <w:numFmt w:val="decimal"/>
      <w:lvlText w:val="%4."/>
      <w:lvlJc w:val="left"/>
      <w:pPr>
        <w:ind w:left="3873" w:hanging="360"/>
      </w:pPr>
    </w:lvl>
    <w:lvl w:ilvl="4" w:tplc="2E608A18" w:tentative="1">
      <w:start w:val="1"/>
      <w:numFmt w:val="lowerLetter"/>
      <w:lvlText w:val="%5."/>
      <w:lvlJc w:val="left"/>
      <w:pPr>
        <w:ind w:left="4593" w:hanging="360"/>
      </w:pPr>
    </w:lvl>
    <w:lvl w:ilvl="5" w:tplc="49F6F86E" w:tentative="1">
      <w:start w:val="1"/>
      <w:numFmt w:val="lowerRoman"/>
      <w:lvlText w:val="%6."/>
      <w:lvlJc w:val="right"/>
      <w:pPr>
        <w:ind w:left="5313" w:hanging="180"/>
      </w:pPr>
    </w:lvl>
    <w:lvl w:ilvl="6" w:tplc="4E34B618" w:tentative="1">
      <w:start w:val="1"/>
      <w:numFmt w:val="decimal"/>
      <w:lvlText w:val="%7."/>
      <w:lvlJc w:val="left"/>
      <w:pPr>
        <w:ind w:left="6033" w:hanging="360"/>
      </w:pPr>
    </w:lvl>
    <w:lvl w:ilvl="7" w:tplc="68A86770" w:tentative="1">
      <w:start w:val="1"/>
      <w:numFmt w:val="lowerLetter"/>
      <w:lvlText w:val="%8."/>
      <w:lvlJc w:val="left"/>
      <w:pPr>
        <w:ind w:left="6753" w:hanging="360"/>
      </w:pPr>
    </w:lvl>
    <w:lvl w:ilvl="8" w:tplc="9A14662C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4584C46"/>
    <w:multiLevelType w:val="hybridMultilevel"/>
    <w:tmpl w:val="8A6E034C"/>
    <w:lvl w:ilvl="0" w:tplc="04150017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E27B53"/>
    <w:multiLevelType w:val="hybridMultilevel"/>
    <w:tmpl w:val="1006FD34"/>
    <w:lvl w:ilvl="0" w:tplc="0415000F">
      <w:start w:val="1"/>
      <w:numFmt w:val="decimal"/>
      <w:lvlText w:val="%1."/>
      <w:lvlJc w:val="left"/>
      <w:pPr>
        <w:ind w:left="1211" w:hanging="360"/>
      </w:pPr>
      <w:rPr>
        <w:b w:val="0"/>
      </w:rPr>
    </w:lvl>
    <w:lvl w:ilvl="1" w:tplc="04150017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5C62A2D"/>
    <w:multiLevelType w:val="hybridMultilevel"/>
    <w:tmpl w:val="811229E0"/>
    <w:lvl w:ilvl="0" w:tplc="8FE00F60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decimal"/>
      <w:lvlText w:val="%2)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60112D2"/>
    <w:multiLevelType w:val="hybridMultilevel"/>
    <w:tmpl w:val="30D83966"/>
    <w:lvl w:ilvl="0" w:tplc="8FE00F6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440" w:hanging="360"/>
      </w:pPr>
    </w:lvl>
    <w:lvl w:ilvl="2" w:tplc="819479FA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5C16BB"/>
    <w:multiLevelType w:val="hybridMultilevel"/>
    <w:tmpl w:val="7562C86A"/>
    <w:lvl w:ilvl="0" w:tplc="EACE867E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0">
    <w:nsid w:val="0BCB1032"/>
    <w:multiLevelType w:val="hybridMultilevel"/>
    <w:tmpl w:val="57CA4B12"/>
    <w:lvl w:ilvl="0" w:tplc="04150001">
      <w:start w:val="1"/>
      <w:numFmt w:val="lowerLetter"/>
      <w:lvlText w:val="%1)"/>
      <w:lvlJc w:val="left"/>
      <w:pPr>
        <w:ind w:left="1069" w:hanging="360"/>
      </w:pPr>
    </w:lvl>
    <w:lvl w:ilvl="1" w:tplc="04150003" w:tentative="1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CD508BC"/>
    <w:multiLevelType w:val="multilevel"/>
    <w:tmpl w:val="95EAAB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0FF25BE9"/>
    <w:multiLevelType w:val="hybridMultilevel"/>
    <w:tmpl w:val="47B8DF14"/>
    <w:lvl w:ilvl="0" w:tplc="38487F8C">
      <w:start w:val="1"/>
      <w:numFmt w:val="lowerLetter"/>
      <w:lvlText w:val="%1)"/>
      <w:lvlJc w:val="left"/>
      <w:pPr>
        <w:ind w:left="720" w:hanging="360"/>
      </w:pPr>
    </w:lvl>
    <w:lvl w:ilvl="1" w:tplc="90602A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CCC390C">
      <w:start w:val="2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970F3EE" w:tentative="1">
      <w:start w:val="1"/>
      <w:numFmt w:val="decimal"/>
      <w:lvlText w:val="%4."/>
      <w:lvlJc w:val="left"/>
      <w:pPr>
        <w:ind w:left="2880" w:hanging="360"/>
      </w:pPr>
    </w:lvl>
    <w:lvl w:ilvl="4" w:tplc="BD225EDC" w:tentative="1">
      <w:start w:val="1"/>
      <w:numFmt w:val="lowerLetter"/>
      <w:lvlText w:val="%5."/>
      <w:lvlJc w:val="left"/>
      <w:pPr>
        <w:ind w:left="3600" w:hanging="360"/>
      </w:pPr>
    </w:lvl>
    <w:lvl w:ilvl="5" w:tplc="A8EA9662" w:tentative="1">
      <w:start w:val="1"/>
      <w:numFmt w:val="lowerRoman"/>
      <w:lvlText w:val="%6."/>
      <w:lvlJc w:val="right"/>
      <w:pPr>
        <w:ind w:left="4320" w:hanging="180"/>
      </w:pPr>
    </w:lvl>
    <w:lvl w:ilvl="6" w:tplc="D46CBB90" w:tentative="1">
      <w:start w:val="1"/>
      <w:numFmt w:val="decimal"/>
      <w:lvlText w:val="%7."/>
      <w:lvlJc w:val="left"/>
      <w:pPr>
        <w:ind w:left="5040" w:hanging="360"/>
      </w:pPr>
    </w:lvl>
    <w:lvl w:ilvl="7" w:tplc="046ACBE4" w:tentative="1">
      <w:start w:val="1"/>
      <w:numFmt w:val="lowerLetter"/>
      <w:lvlText w:val="%8."/>
      <w:lvlJc w:val="left"/>
      <w:pPr>
        <w:ind w:left="5760" w:hanging="360"/>
      </w:pPr>
    </w:lvl>
    <w:lvl w:ilvl="8" w:tplc="808847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8F00C2"/>
    <w:multiLevelType w:val="hybridMultilevel"/>
    <w:tmpl w:val="8294ED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01" w:tentative="1">
      <w:start w:val="1"/>
      <w:numFmt w:val="lowerLetter"/>
      <w:lvlText w:val="%2."/>
      <w:lvlJc w:val="left"/>
      <w:pPr>
        <w:ind w:left="2160" w:hanging="360"/>
      </w:pPr>
    </w:lvl>
    <w:lvl w:ilvl="2" w:tplc="88886248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2CD64EB"/>
    <w:multiLevelType w:val="hybridMultilevel"/>
    <w:tmpl w:val="D9A890B8"/>
    <w:lvl w:ilvl="0" w:tplc="04150017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4D14411"/>
    <w:multiLevelType w:val="hybridMultilevel"/>
    <w:tmpl w:val="5094A9BE"/>
    <w:lvl w:ilvl="0" w:tplc="04150017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88696F"/>
    <w:multiLevelType w:val="hybridMultilevel"/>
    <w:tmpl w:val="58063BFE"/>
    <w:lvl w:ilvl="0" w:tplc="5ED45C7A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D7174D"/>
    <w:multiLevelType w:val="hybridMultilevel"/>
    <w:tmpl w:val="507069B0"/>
    <w:lvl w:ilvl="0" w:tplc="0415000F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199E696D"/>
    <w:multiLevelType w:val="hybridMultilevel"/>
    <w:tmpl w:val="B3B23072"/>
    <w:lvl w:ilvl="0" w:tplc="04150001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03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C04000C"/>
    <w:multiLevelType w:val="hybridMultilevel"/>
    <w:tmpl w:val="0AD4B0F8"/>
    <w:lvl w:ilvl="0" w:tplc="8FE00F60">
      <w:start w:val="1"/>
      <w:numFmt w:val="decimal"/>
      <w:lvlText w:val="%1.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1FD61431"/>
    <w:multiLevelType w:val="multilevel"/>
    <w:tmpl w:val="1F80FDAA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06506CA"/>
    <w:multiLevelType w:val="hybridMultilevel"/>
    <w:tmpl w:val="92A6529A"/>
    <w:lvl w:ilvl="0" w:tplc="FFFFFFFF">
      <w:start w:val="1"/>
      <w:numFmt w:val="decimal"/>
      <w:lvlText w:val="%1."/>
      <w:lvlJc w:val="left"/>
      <w:pPr>
        <w:ind w:left="873" w:hanging="360"/>
      </w:pPr>
    </w:lvl>
    <w:lvl w:ilvl="1" w:tplc="FFFFFFFF" w:tentative="1">
      <w:start w:val="1"/>
      <w:numFmt w:val="lowerLetter"/>
      <w:lvlText w:val="%2."/>
      <w:lvlJc w:val="left"/>
      <w:pPr>
        <w:ind w:left="1593" w:hanging="360"/>
      </w:pPr>
    </w:lvl>
    <w:lvl w:ilvl="2" w:tplc="04150017" w:tentative="1">
      <w:start w:val="1"/>
      <w:numFmt w:val="lowerRoman"/>
      <w:lvlText w:val="%3."/>
      <w:lvlJc w:val="right"/>
      <w:pPr>
        <w:ind w:left="2313" w:hanging="180"/>
      </w:pPr>
    </w:lvl>
    <w:lvl w:ilvl="3" w:tplc="FFFFFFFF" w:tentative="1">
      <w:start w:val="1"/>
      <w:numFmt w:val="decimal"/>
      <w:lvlText w:val="%4."/>
      <w:lvlJc w:val="left"/>
      <w:pPr>
        <w:ind w:left="3033" w:hanging="360"/>
      </w:pPr>
    </w:lvl>
    <w:lvl w:ilvl="4" w:tplc="FFFFFFFF" w:tentative="1">
      <w:start w:val="1"/>
      <w:numFmt w:val="lowerLetter"/>
      <w:lvlText w:val="%5."/>
      <w:lvlJc w:val="left"/>
      <w:pPr>
        <w:ind w:left="3753" w:hanging="360"/>
      </w:pPr>
    </w:lvl>
    <w:lvl w:ilvl="5" w:tplc="FFFFFFFF" w:tentative="1">
      <w:start w:val="1"/>
      <w:numFmt w:val="lowerRoman"/>
      <w:lvlText w:val="%6."/>
      <w:lvlJc w:val="right"/>
      <w:pPr>
        <w:ind w:left="4473" w:hanging="180"/>
      </w:pPr>
    </w:lvl>
    <w:lvl w:ilvl="6" w:tplc="FFFFFFFF" w:tentative="1">
      <w:start w:val="1"/>
      <w:numFmt w:val="decimal"/>
      <w:lvlText w:val="%7."/>
      <w:lvlJc w:val="left"/>
      <w:pPr>
        <w:ind w:left="5193" w:hanging="360"/>
      </w:pPr>
    </w:lvl>
    <w:lvl w:ilvl="7" w:tplc="FFFFFFFF" w:tentative="1">
      <w:start w:val="1"/>
      <w:numFmt w:val="lowerLetter"/>
      <w:lvlText w:val="%8."/>
      <w:lvlJc w:val="left"/>
      <w:pPr>
        <w:ind w:left="5913" w:hanging="360"/>
      </w:pPr>
    </w:lvl>
    <w:lvl w:ilvl="8" w:tplc="FFFFFFFF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2">
    <w:nsid w:val="20E9376D"/>
    <w:multiLevelType w:val="hybridMultilevel"/>
    <w:tmpl w:val="4244BA1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22F55690"/>
    <w:multiLevelType w:val="multilevel"/>
    <w:tmpl w:val="79482068"/>
    <w:lvl w:ilvl="0">
      <w:start w:val="9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348294A"/>
    <w:multiLevelType w:val="multilevel"/>
    <w:tmpl w:val="0415001F"/>
    <w:styleLink w:val="Styl1"/>
    <w:lvl w:ilvl="0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39F355B"/>
    <w:multiLevelType w:val="hybridMultilevel"/>
    <w:tmpl w:val="2F5070C2"/>
    <w:lvl w:ilvl="0" w:tplc="095A0FA2">
      <w:start w:val="1"/>
      <w:numFmt w:val="lowerLetter"/>
      <w:lvlText w:val="%1)"/>
      <w:lvlJc w:val="left"/>
      <w:pPr>
        <w:ind w:left="1069" w:hanging="360"/>
      </w:pPr>
    </w:lvl>
    <w:lvl w:ilvl="1" w:tplc="3174A892">
      <w:start w:val="1"/>
      <w:numFmt w:val="lowerLetter"/>
      <w:lvlText w:val="%2."/>
      <w:lvlJc w:val="left"/>
      <w:pPr>
        <w:ind w:left="1789" w:hanging="360"/>
      </w:pPr>
    </w:lvl>
    <w:lvl w:ilvl="2" w:tplc="5706157E">
      <w:start w:val="1"/>
      <w:numFmt w:val="lowerRoman"/>
      <w:lvlText w:val="%3."/>
      <w:lvlJc w:val="right"/>
      <w:pPr>
        <w:ind w:left="2509" w:hanging="180"/>
      </w:pPr>
    </w:lvl>
    <w:lvl w:ilvl="3" w:tplc="E4E8225E" w:tentative="1">
      <w:start w:val="1"/>
      <w:numFmt w:val="decimal"/>
      <w:lvlText w:val="%4."/>
      <w:lvlJc w:val="left"/>
      <w:pPr>
        <w:ind w:left="3229" w:hanging="360"/>
      </w:pPr>
    </w:lvl>
    <w:lvl w:ilvl="4" w:tplc="EA707DCC" w:tentative="1">
      <w:start w:val="1"/>
      <w:numFmt w:val="lowerLetter"/>
      <w:lvlText w:val="%5."/>
      <w:lvlJc w:val="left"/>
      <w:pPr>
        <w:ind w:left="3949" w:hanging="360"/>
      </w:pPr>
    </w:lvl>
    <w:lvl w:ilvl="5" w:tplc="6FA0B7A4" w:tentative="1">
      <w:start w:val="1"/>
      <w:numFmt w:val="lowerRoman"/>
      <w:lvlText w:val="%6."/>
      <w:lvlJc w:val="right"/>
      <w:pPr>
        <w:ind w:left="4669" w:hanging="180"/>
      </w:pPr>
    </w:lvl>
    <w:lvl w:ilvl="6" w:tplc="B4769744" w:tentative="1">
      <w:start w:val="1"/>
      <w:numFmt w:val="decimal"/>
      <w:lvlText w:val="%7."/>
      <w:lvlJc w:val="left"/>
      <w:pPr>
        <w:ind w:left="5389" w:hanging="360"/>
      </w:pPr>
    </w:lvl>
    <w:lvl w:ilvl="7" w:tplc="9328FA32" w:tentative="1">
      <w:start w:val="1"/>
      <w:numFmt w:val="lowerLetter"/>
      <w:lvlText w:val="%8."/>
      <w:lvlJc w:val="left"/>
      <w:pPr>
        <w:ind w:left="6109" w:hanging="360"/>
      </w:pPr>
    </w:lvl>
    <w:lvl w:ilvl="8" w:tplc="E20A2DC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241A4330"/>
    <w:multiLevelType w:val="hybridMultilevel"/>
    <w:tmpl w:val="0400DC04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27260C3D"/>
    <w:multiLevelType w:val="multilevel"/>
    <w:tmpl w:val="95845526"/>
    <w:styleLink w:val="Styl3"/>
    <w:lvl w:ilvl="0">
      <w:start w:val="3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29BA76B7"/>
    <w:multiLevelType w:val="hybridMultilevel"/>
    <w:tmpl w:val="739C946C"/>
    <w:lvl w:ilvl="0" w:tplc="2EB066E6">
      <w:start w:val="16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E90C06F6" w:tentative="1">
      <w:start w:val="1"/>
      <w:numFmt w:val="lowerLetter"/>
      <w:lvlText w:val="%2."/>
      <w:lvlJc w:val="left"/>
      <w:pPr>
        <w:ind w:left="1440" w:hanging="360"/>
      </w:pPr>
    </w:lvl>
    <w:lvl w:ilvl="2" w:tplc="4F68D3D8" w:tentative="1">
      <w:start w:val="1"/>
      <w:numFmt w:val="lowerRoman"/>
      <w:lvlText w:val="%3."/>
      <w:lvlJc w:val="right"/>
      <w:pPr>
        <w:ind w:left="2160" w:hanging="180"/>
      </w:pPr>
    </w:lvl>
    <w:lvl w:ilvl="3" w:tplc="8A461078" w:tentative="1">
      <w:start w:val="1"/>
      <w:numFmt w:val="decimal"/>
      <w:lvlText w:val="%4."/>
      <w:lvlJc w:val="left"/>
      <w:pPr>
        <w:ind w:left="2880" w:hanging="360"/>
      </w:pPr>
    </w:lvl>
    <w:lvl w:ilvl="4" w:tplc="43AEF44C" w:tentative="1">
      <w:start w:val="1"/>
      <w:numFmt w:val="lowerLetter"/>
      <w:lvlText w:val="%5."/>
      <w:lvlJc w:val="left"/>
      <w:pPr>
        <w:ind w:left="3600" w:hanging="360"/>
      </w:pPr>
    </w:lvl>
    <w:lvl w:ilvl="5" w:tplc="87E60E86" w:tentative="1">
      <w:start w:val="1"/>
      <w:numFmt w:val="lowerRoman"/>
      <w:lvlText w:val="%6."/>
      <w:lvlJc w:val="right"/>
      <w:pPr>
        <w:ind w:left="4320" w:hanging="180"/>
      </w:pPr>
    </w:lvl>
    <w:lvl w:ilvl="6" w:tplc="7DEE865C" w:tentative="1">
      <w:start w:val="1"/>
      <w:numFmt w:val="decimal"/>
      <w:lvlText w:val="%7."/>
      <w:lvlJc w:val="left"/>
      <w:pPr>
        <w:ind w:left="5040" w:hanging="360"/>
      </w:pPr>
    </w:lvl>
    <w:lvl w:ilvl="7" w:tplc="1B5AA40E" w:tentative="1">
      <w:start w:val="1"/>
      <w:numFmt w:val="lowerLetter"/>
      <w:lvlText w:val="%8."/>
      <w:lvlJc w:val="left"/>
      <w:pPr>
        <w:ind w:left="5760" w:hanging="360"/>
      </w:pPr>
    </w:lvl>
    <w:lvl w:ilvl="8" w:tplc="5082E1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42F2B88"/>
    <w:multiLevelType w:val="hybridMultilevel"/>
    <w:tmpl w:val="8916A16A"/>
    <w:lvl w:ilvl="0" w:tplc="F40C1552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427FFD"/>
    <w:multiLevelType w:val="multilevel"/>
    <w:tmpl w:val="0415001F"/>
    <w:numStyleLink w:val="Styl2"/>
  </w:abstractNum>
  <w:abstractNum w:abstractNumId="31">
    <w:nsid w:val="39313D1D"/>
    <w:multiLevelType w:val="hybridMultilevel"/>
    <w:tmpl w:val="111A88A6"/>
    <w:lvl w:ilvl="0" w:tplc="DD0CBED6">
      <w:start w:val="1"/>
      <w:numFmt w:val="lowerLetter"/>
      <w:lvlText w:val="%1)"/>
      <w:lvlJc w:val="left"/>
      <w:pPr>
        <w:ind w:left="720" w:hanging="360"/>
      </w:pPr>
    </w:lvl>
    <w:lvl w:ilvl="1" w:tplc="A33CB34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2A611A4">
      <w:start w:val="1"/>
      <w:numFmt w:val="lowerRoman"/>
      <w:lvlText w:val="%3."/>
      <w:lvlJc w:val="right"/>
      <w:pPr>
        <w:ind w:left="2160" w:hanging="180"/>
      </w:pPr>
    </w:lvl>
    <w:lvl w:ilvl="3" w:tplc="151AC734" w:tentative="1">
      <w:start w:val="1"/>
      <w:numFmt w:val="decimal"/>
      <w:lvlText w:val="%4."/>
      <w:lvlJc w:val="left"/>
      <w:pPr>
        <w:ind w:left="2880" w:hanging="360"/>
      </w:pPr>
    </w:lvl>
    <w:lvl w:ilvl="4" w:tplc="A02C2E42" w:tentative="1">
      <w:start w:val="1"/>
      <w:numFmt w:val="lowerLetter"/>
      <w:lvlText w:val="%5."/>
      <w:lvlJc w:val="left"/>
      <w:pPr>
        <w:ind w:left="3600" w:hanging="360"/>
      </w:pPr>
    </w:lvl>
    <w:lvl w:ilvl="5" w:tplc="2224209E" w:tentative="1">
      <w:start w:val="1"/>
      <w:numFmt w:val="lowerRoman"/>
      <w:lvlText w:val="%6."/>
      <w:lvlJc w:val="right"/>
      <w:pPr>
        <w:ind w:left="4320" w:hanging="180"/>
      </w:pPr>
    </w:lvl>
    <w:lvl w:ilvl="6" w:tplc="D2940802" w:tentative="1">
      <w:start w:val="1"/>
      <w:numFmt w:val="decimal"/>
      <w:lvlText w:val="%7."/>
      <w:lvlJc w:val="left"/>
      <w:pPr>
        <w:ind w:left="5040" w:hanging="360"/>
      </w:pPr>
    </w:lvl>
    <w:lvl w:ilvl="7" w:tplc="6F78B2AE" w:tentative="1">
      <w:start w:val="1"/>
      <w:numFmt w:val="lowerLetter"/>
      <w:lvlText w:val="%8."/>
      <w:lvlJc w:val="left"/>
      <w:pPr>
        <w:ind w:left="5760" w:hanging="360"/>
      </w:pPr>
    </w:lvl>
    <w:lvl w:ilvl="8" w:tplc="46B62F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DB2372"/>
    <w:multiLevelType w:val="hybridMultilevel"/>
    <w:tmpl w:val="48C653AA"/>
    <w:lvl w:ilvl="0" w:tplc="04150017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0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B9461B2"/>
    <w:multiLevelType w:val="hybridMultilevel"/>
    <w:tmpl w:val="08B69CAC"/>
    <w:lvl w:ilvl="0" w:tplc="BAA841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41FA5E54"/>
    <w:multiLevelType w:val="hybridMultilevel"/>
    <w:tmpl w:val="C04CBC9E"/>
    <w:lvl w:ilvl="0" w:tplc="D076D684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5">
    <w:nsid w:val="45EC3506"/>
    <w:multiLevelType w:val="hybridMultilevel"/>
    <w:tmpl w:val="39B8A09A"/>
    <w:lvl w:ilvl="0" w:tplc="04150017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46AD29BB"/>
    <w:multiLevelType w:val="hybridMultilevel"/>
    <w:tmpl w:val="AEF6C664"/>
    <w:lvl w:ilvl="0" w:tplc="0415000F">
      <w:start w:val="1"/>
      <w:numFmt w:val="decimal"/>
      <w:lvlText w:val="%1."/>
      <w:lvlJc w:val="left"/>
      <w:pPr>
        <w:ind w:left="149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16" w:hanging="360"/>
      </w:pPr>
    </w:lvl>
    <w:lvl w:ilvl="2" w:tplc="0415001B" w:tentative="1">
      <w:start w:val="1"/>
      <w:numFmt w:val="lowerRoman"/>
      <w:lvlText w:val="%3."/>
      <w:lvlJc w:val="right"/>
      <w:pPr>
        <w:ind w:left="2936" w:hanging="180"/>
      </w:pPr>
    </w:lvl>
    <w:lvl w:ilvl="3" w:tplc="0415000F" w:tentative="1">
      <w:start w:val="1"/>
      <w:numFmt w:val="decimal"/>
      <w:lvlText w:val="%4."/>
      <w:lvlJc w:val="left"/>
      <w:pPr>
        <w:ind w:left="3656" w:hanging="360"/>
      </w:pPr>
    </w:lvl>
    <w:lvl w:ilvl="4" w:tplc="04150019" w:tentative="1">
      <w:start w:val="1"/>
      <w:numFmt w:val="lowerLetter"/>
      <w:lvlText w:val="%5."/>
      <w:lvlJc w:val="left"/>
      <w:pPr>
        <w:ind w:left="4376" w:hanging="360"/>
      </w:pPr>
    </w:lvl>
    <w:lvl w:ilvl="5" w:tplc="0415001B" w:tentative="1">
      <w:start w:val="1"/>
      <w:numFmt w:val="lowerRoman"/>
      <w:lvlText w:val="%6."/>
      <w:lvlJc w:val="right"/>
      <w:pPr>
        <w:ind w:left="5096" w:hanging="180"/>
      </w:pPr>
    </w:lvl>
    <w:lvl w:ilvl="6" w:tplc="0415000F" w:tentative="1">
      <w:start w:val="1"/>
      <w:numFmt w:val="decimal"/>
      <w:lvlText w:val="%7."/>
      <w:lvlJc w:val="left"/>
      <w:pPr>
        <w:ind w:left="5816" w:hanging="360"/>
      </w:pPr>
    </w:lvl>
    <w:lvl w:ilvl="7" w:tplc="04150019" w:tentative="1">
      <w:start w:val="1"/>
      <w:numFmt w:val="lowerLetter"/>
      <w:lvlText w:val="%8."/>
      <w:lvlJc w:val="left"/>
      <w:pPr>
        <w:ind w:left="6536" w:hanging="360"/>
      </w:pPr>
    </w:lvl>
    <w:lvl w:ilvl="8" w:tplc="0415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7">
    <w:nsid w:val="48260D57"/>
    <w:multiLevelType w:val="hybridMultilevel"/>
    <w:tmpl w:val="92AA1268"/>
    <w:lvl w:ilvl="0" w:tplc="8DDC9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B3B67D7"/>
    <w:multiLevelType w:val="multilevel"/>
    <w:tmpl w:val="0415001F"/>
    <w:styleLink w:val="Styl2"/>
    <w:lvl w:ilvl="0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4C714D63"/>
    <w:multiLevelType w:val="hybridMultilevel"/>
    <w:tmpl w:val="1FBA97F8"/>
    <w:lvl w:ilvl="0" w:tplc="3DDEEF4A">
      <w:start w:val="1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A524FCD8" w:tentative="1">
      <w:start w:val="1"/>
      <w:numFmt w:val="lowerLetter"/>
      <w:lvlText w:val="%2."/>
      <w:lvlJc w:val="left"/>
      <w:pPr>
        <w:ind w:left="1440" w:hanging="360"/>
      </w:pPr>
    </w:lvl>
    <w:lvl w:ilvl="2" w:tplc="875AF532" w:tentative="1">
      <w:start w:val="1"/>
      <w:numFmt w:val="lowerRoman"/>
      <w:lvlText w:val="%3."/>
      <w:lvlJc w:val="right"/>
      <w:pPr>
        <w:ind w:left="2160" w:hanging="180"/>
      </w:pPr>
    </w:lvl>
    <w:lvl w:ilvl="3" w:tplc="3F2E48CE" w:tentative="1">
      <w:start w:val="1"/>
      <w:numFmt w:val="decimal"/>
      <w:lvlText w:val="%4."/>
      <w:lvlJc w:val="left"/>
      <w:pPr>
        <w:ind w:left="2880" w:hanging="360"/>
      </w:pPr>
    </w:lvl>
    <w:lvl w:ilvl="4" w:tplc="8DF4497C" w:tentative="1">
      <w:start w:val="1"/>
      <w:numFmt w:val="lowerLetter"/>
      <w:lvlText w:val="%5."/>
      <w:lvlJc w:val="left"/>
      <w:pPr>
        <w:ind w:left="3600" w:hanging="360"/>
      </w:pPr>
    </w:lvl>
    <w:lvl w:ilvl="5" w:tplc="9D705100" w:tentative="1">
      <w:start w:val="1"/>
      <w:numFmt w:val="lowerRoman"/>
      <w:lvlText w:val="%6."/>
      <w:lvlJc w:val="right"/>
      <w:pPr>
        <w:ind w:left="4320" w:hanging="180"/>
      </w:pPr>
    </w:lvl>
    <w:lvl w:ilvl="6" w:tplc="F5204CCC" w:tentative="1">
      <w:start w:val="1"/>
      <w:numFmt w:val="decimal"/>
      <w:lvlText w:val="%7."/>
      <w:lvlJc w:val="left"/>
      <w:pPr>
        <w:ind w:left="5040" w:hanging="360"/>
      </w:pPr>
    </w:lvl>
    <w:lvl w:ilvl="7" w:tplc="A52AD182" w:tentative="1">
      <w:start w:val="1"/>
      <w:numFmt w:val="lowerLetter"/>
      <w:lvlText w:val="%8."/>
      <w:lvlJc w:val="left"/>
      <w:pPr>
        <w:ind w:left="5760" w:hanging="360"/>
      </w:pPr>
    </w:lvl>
    <w:lvl w:ilvl="8" w:tplc="01DA7F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075A7D"/>
    <w:multiLevelType w:val="hybridMultilevel"/>
    <w:tmpl w:val="E52428BA"/>
    <w:lvl w:ilvl="0" w:tplc="AF5850F8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86B33"/>
    <w:multiLevelType w:val="hybridMultilevel"/>
    <w:tmpl w:val="B9FC8500"/>
    <w:lvl w:ilvl="0" w:tplc="04150017">
      <w:start w:val="1"/>
      <w:numFmt w:val="decimal"/>
      <w:lvlText w:val="%1."/>
      <w:lvlJc w:val="left"/>
      <w:pPr>
        <w:ind w:left="654" w:hanging="360"/>
      </w:pPr>
      <w:rPr>
        <w:b w:val="0"/>
      </w:rPr>
    </w:lvl>
    <w:lvl w:ilvl="1" w:tplc="B7BC3B70">
      <w:start w:val="1"/>
      <w:numFmt w:val="lowerLetter"/>
      <w:lvlText w:val="%2)"/>
      <w:lvlJc w:val="left"/>
      <w:pPr>
        <w:ind w:left="1374" w:hanging="360"/>
      </w:pPr>
      <w:rPr>
        <w:rFonts w:ascii="Times New Roman" w:eastAsia="Times New Roman" w:hAnsi="Times New Roman" w:cs="Times New Roman"/>
        <w:b w:val="0"/>
        <w:strike w:val="0"/>
      </w:rPr>
    </w:lvl>
    <w:lvl w:ilvl="2" w:tplc="0415001B">
      <w:start w:val="1"/>
      <w:numFmt w:val="lowerRoman"/>
      <w:lvlText w:val="%3."/>
      <w:lvlJc w:val="right"/>
      <w:pPr>
        <w:ind w:left="2094" w:hanging="180"/>
      </w:pPr>
    </w:lvl>
    <w:lvl w:ilvl="3" w:tplc="0415000F" w:tentative="1">
      <w:start w:val="1"/>
      <w:numFmt w:val="decimal"/>
      <w:lvlText w:val="%4."/>
      <w:lvlJc w:val="left"/>
      <w:pPr>
        <w:ind w:left="2814" w:hanging="360"/>
      </w:pPr>
    </w:lvl>
    <w:lvl w:ilvl="4" w:tplc="04150019" w:tentative="1">
      <w:start w:val="1"/>
      <w:numFmt w:val="lowerLetter"/>
      <w:lvlText w:val="%5."/>
      <w:lvlJc w:val="left"/>
      <w:pPr>
        <w:ind w:left="3534" w:hanging="360"/>
      </w:pPr>
    </w:lvl>
    <w:lvl w:ilvl="5" w:tplc="0415001B" w:tentative="1">
      <w:start w:val="1"/>
      <w:numFmt w:val="lowerRoman"/>
      <w:lvlText w:val="%6."/>
      <w:lvlJc w:val="right"/>
      <w:pPr>
        <w:ind w:left="4254" w:hanging="180"/>
      </w:pPr>
    </w:lvl>
    <w:lvl w:ilvl="6" w:tplc="0415000F" w:tentative="1">
      <w:start w:val="1"/>
      <w:numFmt w:val="decimal"/>
      <w:lvlText w:val="%7."/>
      <w:lvlJc w:val="left"/>
      <w:pPr>
        <w:ind w:left="4974" w:hanging="360"/>
      </w:pPr>
    </w:lvl>
    <w:lvl w:ilvl="7" w:tplc="04150019" w:tentative="1">
      <w:start w:val="1"/>
      <w:numFmt w:val="lowerLetter"/>
      <w:lvlText w:val="%8."/>
      <w:lvlJc w:val="left"/>
      <w:pPr>
        <w:ind w:left="5694" w:hanging="360"/>
      </w:pPr>
    </w:lvl>
    <w:lvl w:ilvl="8" w:tplc="0415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42">
    <w:nsid w:val="50BB6DE5"/>
    <w:multiLevelType w:val="hybridMultilevel"/>
    <w:tmpl w:val="4594CAF4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A494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363565A"/>
    <w:multiLevelType w:val="hybridMultilevel"/>
    <w:tmpl w:val="0BB09C88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  <w:b w:val="0"/>
        <w:i w:val="0"/>
        <w:iCs/>
        <w:color w:val="auto"/>
        <w:sz w:val="22"/>
        <w:szCs w:val="22"/>
      </w:rPr>
    </w:lvl>
    <w:lvl w:ilvl="4" w:tplc="04150019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39B1790"/>
    <w:multiLevelType w:val="hybridMultilevel"/>
    <w:tmpl w:val="E5DAA1B2"/>
    <w:lvl w:ilvl="0" w:tplc="8FE00F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1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1996EB7A" w:tentative="1">
      <w:start w:val="1"/>
      <w:numFmt w:val="decimal"/>
      <w:lvlText w:val="%4."/>
      <w:lvlJc w:val="left"/>
      <w:pPr>
        <w:ind w:left="2880" w:hanging="360"/>
      </w:pPr>
    </w:lvl>
    <w:lvl w:ilvl="4" w:tplc="99223EBE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F12D85"/>
    <w:multiLevelType w:val="hybridMultilevel"/>
    <w:tmpl w:val="0354FB84"/>
    <w:lvl w:ilvl="0" w:tplc="57C2011E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>
    <w:nsid w:val="57AF0CF7"/>
    <w:multiLevelType w:val="hybridMultilevel"/>
    <w:tmpl w:val="2864CF08"/>
    <w:lvl w:ilvl="0" w:tplc="04150017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>
    <w:nsid w:val="584D49CC"/>
    <w:multiLevelType w:val="hybridMultilevel"/>
    <w:tmpl w:val="123619CC"/>
    <w:lvl w:ilvl="0" w:tplc="04150001">
      <w:start w:val="1"/>
      <w:numFmt w:val="decimal"/>
      <w:lvlText w:val="%1)"/>
      <w:lvlJc w:val="left"/>
      <w:pPr>
        <w:ind w:left="360" w:hanging="360"/>
      </w:pPr>
    </w:lvl>
    <w:lvl w:ilvl="1" w:tplc="04150003" w:tentative="1">
      <w:start w:val="1"/>
      <w:numFmt w:val="lowerLetter"/>
      <w:lvlText w:val="%2."/>
      <w:lvlJc w:val="left"/>
      <w:pPr>
        <w:ind w:left="1080" w:hanging="360"/>
      </w:pPr>
    </w:lvl>
    <w:lvl w:ilvl="2" w:tplc="04150005" w:tentative="1">
      <w:start w:val="1"/>
      <w:numFmt w:val="lowerRoman"/>
      <w:lvlText w:val="%3."/>
      <w:lvlJc w:val="right"/>
      <w:pPr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58C00C33"/>
    <w:multiLevelType w:val="hybridMultilevel"/>
    <w:tmpl w:val="69FC8200"/>
    <w:lvl w:ilvl="0" w:tplc="04150011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)"/>
      <w:lvlJc w:val="left"/>
      <w:pPr>
        <w:ind w:left="1353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5B39A3"/>
    <w:multiLevelType w:val="multilevel"/>
    <w:tmpl w:val="2DEE6708"/>
    <w:lvl w:ilvl="0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5A1D6160"/>
    <w:multiLevelType w:val="hybridMultilevel"/>
    <w:tmpl w:val="C7EE7080"/>
    <w:lvl w:ilvl="0" w:tplc="04150013">
      <w:start w:val="19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EEC54E5"/>
    <w:multiLevelType w:val="hybridMultilevel"/>
    <w:tmpl w:val="2EDE72E8"/>
    <w:lvl w:ilvl="0" w:tplc="C8AAD3FA">
      <w:start w:val="1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5E2C95"/>
    <w:multiLevelType w:val="hybridMultilevel"/>
    <w:tmpl w:val="FD3E0098"/>
    <w:lvl w:ilvl="0" w:tplc="7932D422">
      <w:start w:val="1"/>
      <w:numFmt w:val="lowerLetter"/>
      <w:lvlText w:val="%1)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53">
    <w:nsid w:val="6596747B"/>
    <w:multiLevelType w:val="multilevel"/>
    <w:tmpl w:val="0415001F"/>
    <w:numStyleLink w:val="Styl1"/>
  </w:abstractNum>
  <w:abstractNum w:abstractNumId="54">
    <w:nsid w:val="667B5322"/>
    <w:multiLevelType w:val="hybridMultilevel"/>
    <w:tmpl w:val="188CF7BA"/>
    <w:lvl w:ilvl="0" w:tplc="B256137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89503406" w:tentative="1">
      <w:start w:val="1"/>
      <w:numFmt w:val="lowerLetter"/>
      <w:lvlText w:val="%2."/>
      <w:lvlJc w:val="left"/>
      <w:pPr>
        <w:ind w:left="2160" w:hanging="360"/>
      </w:pPr>
    </w:lvl>
    <w:lvl w:ilvl="2" w:tplc="40349548" w:tentative="1">
      <w:start w:val="1"/>
      <w:numFmt w:val="lowerRoman"/>
      <w:lvlText w:val="%3."/>
      <w:lvlJc w:val="right"/>
      <w:pPr>
        <w:ind w:left="2880" w:hanging="180"/>
      </w:pPr>
    </w:lvl>
    <w:lvl w:ilvl="3" w:tplc="5AA4B9B2" w:tentative="1">
      <w:start w:val="1"/>
      <w:numFmt w:val="decimal"/>
      <w:lvlText w:val="%4."/>
      <w:lvlJc w:val="left"/>
      <w:pPr>
        <w:ind w:left="3600" w:hanging="360"/>
      </w:pPr>
    </w:lvl>
    <w:lvl w:ilvl="4" w:tplc="96E41C7A" w:tentative="1">
      <w:start w:val="1"/>
      <w:numFmt w:val="lowerLetter"/>
      <w:lvlText w:val="%5."/>
      <w:lvlJc w:val="left"/>
      <w:pPr>
        <w:ind w:left="4320" w:hanging="360"/>
      </w:pPr>
    </w:lvl>
    <w:lvl w:ilvl="5" w:tplc="CD84D1BE" w:tentative="1">
      <w:start w:val="1"/>
      <w:numFmt w:val="lowerRoman"/>
      <w:lvlText w:val="%6."/>
      <w:lvlJc w:val="right"/>
      <w:pPr>
        <w:ind w:left="5040" w:hanging="180"/>
      </w:pPr>
    </w:lvl>
    <w:lvl w:ilvl="6" w:tplc="246EFB38" w:tentative="1">
      <w:start w:val="1"/>
      <w:numFmt w:val="decimal"/>
      <w:lvlText w:val="%7."/>
      <w:lvlJc w:val="left"/>
      <w:pPr>
        <w:ind w:left="5760" w:hanging="360"/>
      </w:pPr>
    </w:lvl>
    <w:lvl w:ilvl="7" w:tplc="1DF8FF62" w:tentative="1">
      <w:start w:val="1"/>
      <w:numFmt w:val="lowerLetter"/>
      <w:lvlText w:val="%8."/>
      <w:lvlJc w:val="left"/>
      <w:pPr>
        <w:ind w:left="6480" w:hanging="360"/>
      </w:pPr>
    </w:lvl>
    <w:lvl w:ilvl="8" w:tplc="F79481FA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6B9C1015"/>
    <w:multiLevelType w:val="hybridMultilevel"/>
    <w:tmpl w:val="04661E9A"/>
    <w:lvl w:ilvl="0" w:tplc="04150017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6">
    <w:nsid w:val="6C61199A"/>
    <w:multiLevelType w:val="hybridMultilevel"/>
    <w:tmpl w:val="3FDE9A42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C710B07"/>
    <w:multiLevelType w:val="singleLevel"/>
    <w:tmpl w:val="04150011"/>
    <w:lvl w:ilvl="0">
      <w:start w:val="1"/>
      <w:numFmt w:val="decimal"/>
      <w:lvlText w:val="%1)"/>
      <w:lvlJc w:val="left"/>
      <w:pPr>
        <w:ind w:left="858" w:hanging="432"/>
      </w:pPr>
      <w:rPr>
        <w:rFonts w:hint="default"/>
        <w:b w:val="0"/>
      </w:rPr>
    </w:lvl>
  </w:abstractNum>
  <w:abstractNum w:abstractNumId="58">
    <w:nsid w:val="6D750377"/>
    <w:multiLevelType w:val="multilevel"/>
    <w:tmpl w:val="7700A466"/>
    <w:lvl w:ilvl="0">
      <w:start w:val="10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35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6ECC5CAB"/>
    <w:multiLevelType w:val="hybridMultilevel"/>
    <w:tmpl w:val="CA6AF4DE"/>
    <w:lvl w:ilvl="0" w:tplc="04150013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3473D6A"/>
    <w:multiLevelType w:val="hybridMultilevel"/>
    <w:tmpl w:val="1DCA1EFC"/>
    <w:lvl w:ilvl="0" w:tplc="B008AD82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1">
    <w:nsid w:val="74577327"/>
    <w:multiLevelType w:val="hybridMultilevel"/>
    <w:tmpl w:val="052245F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)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2" w:tplc="0415001B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76085C0A"/>
    <w:multiLevelType w:val="hybridMultilevel"/>
    <w:tmpl w:val="52CCD738"/>
    <w:lvl w:ilvl="0" w:tplc="04150017">
      <w:start w:val="1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7786E274" w:tentative="1">
      <w:start w:val="1"/>
      <w:numFmt w:val="lowerLetter"/>
      <w:lvlText w:val="%2."/>
      <w:lvlJc w:val="left"/>
      <w:pPr>
        <w:ind w:left="1440" w:hanging="360"/>
      </w:pPr>
    </w:lvl>
    <w:lvl w:ilvl="2" w:tplc="09B25012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6811307"/>
    <w:multiLevelType w:val="hybridMultilevel"/>
    <w:tmpl w:val="A62A03D6"/>
    <w:lvl w:ilvl="0" w:tplc="79E488F6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768F1079"/>
    <w:multiLevelType w:val="hybridMultilevel"/>
    <w:tmpl w:val="49524A72"/>
    <w:lvl w:ilvl="0" w:tplc="729085B6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8CD13CA"/>
    <w:multiLevelType w:val="hybridMultilevel"/>
    <w:tmpl w:val="F626954C"/>
    <w:lvl w:ilvl="0" w:tplc="C35644C0">
      <w:start w:val="1"/>
      <w:numFmt w:val="decimal"/>
      <w:lvlText w:val="%1)"/>
      <w:lvlJc w:val="left"/>
      <w:pPr>
        <w:ind w:left="1503" w:hanging="360"/>
      </w:pPr>
    </w:lvl>
    <w:lvl w:ilvl="1" w:tplc="04150019" w:tentative="1">
      <w:start w:val="1"/>
      <w:numFmt w:val="lowerLetter"/>
      <w:lvlText w:val="%2."/>
      <w:lvlJc w:val="left"/>
      <w:pPr>
        <w:ind w:left="2223" w:hanging="360"/>
      </w:pPr>
    </w:lvl>
    <w:lvl w:ilvl="2" w:tplc="0415001B" w:tentative="1">
      <w:start w:val="1"/>
      <w:numFmt w:val="lowerRoman"/>
      <w:lvlText w:val="%3."/>
      <w:lvlJc w:val="right"/>
      <w:pPr>
        <w:ind w:left="2943" w:hanging="180"/>
      </w:pPr>
    </w:lvl>
    <w:lvl w:ilvl="3" w:tplc="0415000F" w:tentative="1">
      <w:start w:val="1"/>
      <w:numFmt w:val="decimal"/>
      <w:lvlText w:val="%4."/>
      <w:lvlJc w:val="left"/>
      <w:pPr>
        <w:ind w:left="3663" w:hanging="360"/>
      </w:pPr>
    </w:lvl>
    <w:lvl w:ilvl="4" w:tplc="04150019" w:tentative="1">
      <w:start w:val="1"/>
      <w:numFmt w:val="lowerLetter"/>
      <w:lvlText w:val="%5."/>
      <w:lvlJc w:val="left"/>
      <w:pPr>
        <w:ind w:left="4383" w:hanging="360"/>
      </w:pPr>
    </w:lvl>
    <w:lvl w:ilvl="5" w:tplc="0415001B" w:tentative="1">
      <w:start w:val="1"/>
      <w:numFmt w:val="lowerRoman"/>
      <w:lvlText w:val="%6."/>
      <w:lvlJc w:val="right"/>
      <w:pPr>
        <w:ind w:left="5103" w:hanging="180"/>
      </w:pPr>
    </w:lvl>
    <w:lvl w:ilvl="6" w:tplc="0415000F" w:tentative="1">
      <w:start w:val="1"/>
      <w:numFmt w:val="decimal"/>
      <w:lvlText w:val="%7."/>
      <w:lvlJc w:val="left"/>
      <w:pPr>
        <w:ind w:left="5823" w:hanging="360"/>
      </w:pPr>
    </w:lvl>
    <w:lvl w:ilvl="7" w:tplc="04150019" w:tentative="1">
      <w:start w:val="1"/>
      <w:numFmt w:val="lowerLetter"/>
      <w:lvlText w:val="%8."/>
      <w:lvlJc w:val="left"/>
      <w:pPr>
        <w:ind w:left="6543" w:hanging="360"/>
      </w:pPr>
    </w:lvl>
    <w:lvl w:ilvl="8" w:tplc="0415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66">
    <w:nsid w:val="78CF689A"/>
    <w:multiLevelType w:val="hybridMultilevel"/>
    <w:tmpl w:val="86B09E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9E049B"/>
    <w:multiLevelType w:val="hybridMultilevel"/>
    <w:tmpl w:val="774284BE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A6849F2"/>
    <w:multiLevelType w:val="hybridMultilevel"/>
    <w:tmpl w:val="026AE044"/>
    <w:lvl w:ilvl="0" w:tplc="89D2BD84">
      <w:start w:val="1"/>
      <w:numFmt w:val="lowerLetter"/>
      <w:lvlText w:val="%1)"/>
      <w:lvlJc w:val="left"/>
      <w:pPr>
        <w:ind w:left="1069" w:hanging="360"/>
      </w:pPr>
    </w:lvl>
    <w:lvl w:ilvl="1" w:tplc="04150017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>
    <w:nsid w:val="7A9576C9"/>
    <w:multiLevelType w:val="hybridMultilevel"/>
    <w:tmpl w:val="BAE21D5E"/>
    <w:lvl w:ilvl="0" w:tplc="04150017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3"/>
  </w:num>
  <w:num w:numId="3">
    <w:abstractNumId w:val="42"/>
  </w:num>
  <w:num w:numId="4">
    <w:abstractNumId w:val="33"/>
  </w:num>
  <w:num w:numId="5">
    <w:abstractNumId w:val="36"/>
  </w:num>
  <w:num w:numId="6">
    <w:abstractNumId w:val="56"/>
  </w:num>
  <w:num w:numId="7">
    <w:abstractNumId w:val="41"/>
  </w:num>
  <w:num w:numId="8">
    <w:abstractNumId w:val="48"/>
  </w:num>
  <w:num w:numId="9">
    <w:abstractNumId w:val="8"/>
  </w:num>
  <w:num w:numId="10">
    <w:abstractNumId w:val="43"/>
  </w:num>
  <w:num w:numId="11">
    <w:abstractNumId w:val="46"/>
  </w:num>
  <w:num w:numId="12">
    <w:abstractNumId w:val="64"/>
  </w:num>
  <w:num w:numId="13">
    <w:abstractNumId w:val="18"/>
  </w:num>
  <w:num w:numId="14">
    <w:abstractNumId w:val="26"/>
  </w:num>
  <w:num w:numId="15">
    <w:abstractNumId w:val="13"/>
  </w:num>
  <w:num w:numId="16">
    <w:abstractNumId w:val="54"/>
  </w:num>
  <w:num w:numId="17">
    <w:abstractNumId w:val="59"/>
  </w:num>
  <w:num w:numId="18">
    <w:abstractNumId w:val="55"/>
  </w:num>
  <w:num w:numId="19">
    <w:abstractNumId w:val="29"/>
  </w:num>
  <w:num w:numId="20">
    <w:abstractNumId w:val="7"/>
  </w:num>
  <w:num w:numId="21">
    <w:abstractNumId w:val="52"/>
  </w:num>
  <w:num w:numId="22">
    <w:abstractNumId w:val="61"/>
  </w:num>
  <w:num w:numId="23">
    <w:abstractNumId w:val="32"/>
  </w:num>
  <w:num w:numId="24">
    <w:abstractNumId w:val="21"/>
  </w:num>
  <w:num w:numId="25">
    <w:abstractNumId w:val="14"/>
  </w:num>
  <w:num w:numId="26">
    <w:abstractNumId w:val="60"/>
  </w:num>
  <w:num w:numId="27">
    <w:abstractNumId w:val="19"/>
  </w:num>
  <w:num w:numId="28">
    <w:abstractNumId w:val="39"/>
  </w:num>
  <w:num w:numId="29">
    <w:abstractNumId w:val="51"/>
  </w:num>
  <w:num w:numId="30">
    <w:abstractNumId w:val="62"/>
  </w:num>
  <w:num w:numId="31">
    <w:abstractNumId w:val="6"/>
  </w:num>
  <w:num w:numId="32">
    <w:abstractNumId w:val="28"/>
  </w:num>
  <w:num w:numId="33">
    <w:abstractNumId w:val="5"/>
  </w:num>
  <w:num w:numId="34">
    <w:abstractNumId w:val="50"/>
  </w:num>
  <w:num w:numId="35">
    <w:abstractNumId w:val="11"/>
  </w:num>
  <w:num w:numId="36">
    <w:abstractNumId w:val="35"/>
  </w:num>
  <w:num w:numId="37">
    <w:abstractNumId w:val="47"/>
  </w:num>
  <w:num w:numId="38">
    <w:abstractNumId w:val="37"/>
  </w:num>
  <w:num w:numId="39">
    <w:abstractNumId w:val="9"/>
  </w:num>
  <w:num w:numId="40">
    <w:abstractNumId w:val="67"/>
  </w:num>
  <w:num w:numId="41">
    <w:abstractNumId w:val="20"/>
  </w:num>
  <w:num w:numId="42">
    <w:abstractNumId w:val="69"/>
  </w:num>
  <w:num w:numId="43">
    <w:abstractNumId w:val="31"/>
  </w:num>
  <w:num w:numId="44">
    <w:abstractNumId w:val="40"/>
  </w:num>
  <w:num w:numId="45">
    <w:abstractNumId w:val="12"/>
  </w:num>
  <w:num w:numId="46">
    <w:abstractNumId w:val="49"/>
  </w:num>
  <w:num w:numId="47">
    <w:abstractNumId w:val="25"/>
  </w:num>
  <w:num w:numId="48">
    <w:abstractNumId w:val="4"/>
  </w:num>
  <w:num w:numId="49">
    <w:abstractNumId w:val="30"/>
  </w:num>
  <w:num w:numId="50">
    <w:abstractNumId w:val="53"/>
  </w:num>
  <w:num w:numId="51">
    <w:abstractNumId w:val="10"/>
  </w:num>
  <w:num w:numId="52">
    <w:abstractNumId w:val="58"/>
  </w:num>
  <w:num w:numId="53">
    <w:abstractNumId w:val="23"/>
  </w:num>
  <w:num w:numId="54">
    <w:abstractNumId w:val="57"/>
  </w:num>
  <w:num w:numId="55">
    <w:abstractNumId w:val="24"/>
  </w:num>
  <w:num w:numId="56">
    <w:abstractNumId w:val="38"/>
  </w:num>
  <w:num w:numId="57">
    <w:abstractNumId w:val="27"/>
  </w:num>
  <w:num w:numId="58">
    <w:abstractNumId w:val="17"/>
  </w:num>
  <w:num w:numId="59">
    <w:abstractNumId w:val="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5"/>
  </w:num>
  <w:num w:numId="61">
    <w:abstractNumId w:val="68"/>
  </w:num>
  <w:num w:numId="62">
    <w:abstractNumId w:val="15"/>
  </w:num>
  <w:num w:numId="63">
    <w:abstractNumId w:val="34"/>
  </w:num>
  <w:num w:numId="64">
    <w:abstractNumId w:val="3"/>
  </w:num>
  <w:num w:numId="65">
    <w:abstractNumId w:val="16"/>
  </w:num>
  <w:num w:numId="66">
    <w:abstractNumId w:val="22"/>
  </w:num>
  <w:num w:numId="67">
    <w:abstractNumId w:val="1"/>
  </w:num>
  <w:num w:numId="68">
    <w:abstractNumId w:val="45"/>
  </w:num>
  <w:num w:numId="69">
    <w:abstractNumId w:val="66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0D0"/>
    <w:rsid w:val="0000303B"/>
    <w:rsid w:val="00011289"/>
    <w:rsid w:val="0001605E"/>
    <w:rsid w:val="000207F0"/>
    <w:rsid w:val="00024C67"/>
    <w:rsid w:val="0002713C"/>
    <w:rsid w:val="00030972"/>
    <w:rsid w:val="00034E7F"/>
    <w:rsid w:val="00037917"/>
    <w:rsid w:val="00037C1C"/>
    <w:rsid w:val="00046B34"/>
    <w:rsid w:val="00050578"/>
    <w:rsid w:val="00050BBB"/>
    <w:rsid w:val="00051E3E"/>
    <w:rsid w:val="0005361B"/>
    <w:rsid w:val="00053962"/>
    <w:rsid w:val="00053B0C"/>
    <w:rsid w:val="000542A3"/>
    <w:rsid w:val="00054B09"/>
    <w:rsid w:val="00056AED"/>
    <w:rsid w:val="000612A0"/>
    <w:rsid w:val="0006164B"/>
    <w:rsid w:val="00061D83"/>
    <w:rsid w:val="00063136"/>
    <w:rsid w:val="000702C0"/>
    <w:rsid w:val="00072A84"/>
    <w:rsid w:val="00074572"/>
    <w:rsid w:val="0008011E"/>
    <w:rsid w:val="0008027B"/>
    <w:rsid w:val="00081980"/>
    <w:rsid w:val="000848EB"/>
    <w:rsid w:val="00085B6B"/>
    <w:rsid w:val="00087AD5"/>
    <w:rsid w:val="00093C1A"/>
    <w:rsid w:val="00094F0B"/>
    <w:rsid w:val="000951C6"/>
    <w:rsid w:val="000A1358"/>
    <w:rsid w:val="000B1952"/>
    <w:rsid w:val="000B44C7"/>
    <w:rsid w:val="000B54E0"/>
    <w:rsid w:val="000C0EB6"/>
    <w:rsid w:val="000C59B0"/>
    <w:rsid w:val="000C6EC1"/>
    <w:rsid w:val="000D01A2"/>
    <w:rsid w:val="000D7282"/>
    <w:rsid w:val="000E0C29"/>
    <w:rsid w:val="000E2827"/>
    <w:rsid w:val="000E37F4"/>
    <w:rsid w:val="000E422A"/>
    <w:rsid w:val="000E496C"/>
    <w:rsid w:val="000E7EF9"/>
    <w:rsid w:val="000F78FD"/>
    <w:rsid w:val="000F7A83"/>
    <w:rsid w:val="000F7BBC"/>
    <w:rsid w:val="00103271"/>
    <w:rsid w:val="00104E46"/>
    <w:rsid w:val="00105B7B"/>
    <w:rsid w:val="00112FC9"/>
    <w:rsid w:val="0011431B"/>
    <w:rsid w:val="00123D5B"/>
    <w:rsid w:val="00130537"/>
    <w:rsid w:val="00131180"/>
    <w:rsid w:val="00131D1C"/>
    <w:rsid w:val="00132C9F"/>
    <w:rsid w:val="00136261"/>
    <w:rsid w:val="0014046A"/>
    <w:rsid w:val="00144205"/>
    <w:rsid w:val="00144E92"/>
    <w:rsid w:val="00146053"/>
    <w:rsid w:val="001478F6"/>
    <w:rsid w:val="001552B4"/>
    <w:rsid w:val="00160153"/>
    <w:rsid w:val="00161ECA"/>
    <w:rsid w:val="0016615D"/>
    <w:rsid w:val="00171107"/>
    <w:rsid w:val="00173E09"/>
    <w:rsid w:val="00174DFA"/>
    <w:rsid w:val="001846C0"/>
    <w:rsid w:val="00187670"/>
    <w:rsid w:val="00193AD9"/>
    <w:rsid w:val="00195E0F"/>
    <w:rsid w:val="00197815"/>
    <w:rsid w:val="001A0823"/>
    <w:rsid w:val="001A3A89"/>
    <w:rsid w:val="001A5D85"/>
    <w:rsid w:val="001A64C1"/>
    <w:rsid w:val="001A7DE4"/>
    <w:rsid w:val="001B131E"/>
    <w:rsid w:val="001B2579"/>
    <w:rsid w:val="001B2C62"/>
    <w:rsid w:val="001B31AD"/>
    <w:rsid w:val="001C38F3"/>
    <w:rsid w:val="001C46BC"/>
    <w:rsid w:val="001C68F9"/>
    <w:rsid w:val="001C6BC6"/>
    <w:rsid w:val="001C75C1"/>
    <w:rsid w:val="001D0EC6"/>
    <w:rsid w:val="001E01EA"/>
    <w:rsid w:val="001E2DA6"/>
    <w:rsid w:val="001E4411"/>
    <w:rsid w:val="001F261F"/>
    <w:rsid w:val="001F4867"/>
    <w:rsid w:val="001F61FA"/>
    <w:rsid w:val="001F6C18"/>
    <w:rsid w:val="0020289B"/>
    <w:rsid w:val="00203DF8"/>
    <w:rsid w:val="00204074"/>
    <w:rsid w:val="002053A6"/>
    <w:rsid w:val="002105A9"/>
    <w:rsid w:val="00212804"/>
    <w:rsid w:val="0021722C"/>
    <w:rsid w:val="00224209"/>
    <w:rsid w:val="00225B91"/>
    <w:rsid w:val="00230651"/>
    <w:rsid w:val="00231CEC"/>
    <w:rsid w:val="00233709"/>
    <w:rsid w:val="00233DBE"/>
    <w:rsid w:val="002406D0"/>
    <w:rsid w:val="0024474C"/>
    <w:rsid w:val="002464F0"/>
    <w:rsid w:val="00250CCC"/>
    <w:rsid w:val="00251901"/>
    <w:rsid w:val="0025672E"/>
    <w:rsid w:val="0025700A"/>
    <w:rsid w:val="00257AA5"/>
    <w:rsid w:val="00265559"/>
    <w:rsid w:val="002661DA"/>
    <w:rsid w:val="002667A1"/>
    <w:rsid w:val="00271D19"/>
    <w:rsid w:val="002721C5"/>
    <w:rsid w:val="00272962"/>
    <w:rsid w:val="00272FB6"/>
    <w:rsid w:val="00274FCF"/>
    <w:rsid w:val="002771E7"/>
    <w:rsid w:val="00277344"/>
    <w:rsid w:val="002804A2"/>
    <w:rsid w:val="0028176D"/>
    <w:rsid w:val="002827CD"/>
    <w:rsid w:val="00282C91"/>
    <w:rsid w:val="00285731"/>
    <w:rsid w:val="00285794"/>
    <w:rsid w:val="002903CA"/>
    <w:rsid w:val="002A29FC"/>
    <w:rsid w:val="002A30C9"/>
    <w:rsid w:val="002A3285"/>
    <w:rsid w:val="002A54C9"/>
    <w:rsid w:val="002A55DB"/>
    <w:rsid w:val="002A63E8"/>
    <w:rsid w:val="002A676B"/>
    <w:rsid w:val="002B053D"/>
    <w:rsid w:val="002B2E2E"/>
    <w:rsid w:val="002B3BA3"/>
    <w:rsid w:val="002B5512"/>
    <w:rsid w:val="002C0693"/>
    <w:rsid w:val="002C3758"/>
    <w:rsid w:val="002C57CF"/>
    <w:rsid w:val="002C72DE"/>
    <w:rsid w:val="002E1759"/>
    <w:rsid w:val="002E1FAA"/>
    <w:rsid w:val="002E392C"/>
    <w:rsid w:val="002E5129"/>
    <w:rsid w:val="002E6A05"/>
    <w:rsid w:val="002E7298"/>
    <w:rsid w:val="002E787B"/>
    <w:rsid w:val="002F2505"/>
    <w:rsid w:val="002F5F9C"/>
    <w:rsid w:val="00301333"/>
    <w:rsid w:val="003027FC"/>
    <w:rsid w:val="003071E1"/>
    <w:rsid w:val="003104C1"/>
    <w:rsid w:val="00315248"/>
    <w:rsid w:val="00316DE5"/>
    <w:rsid w:val="00322FDF"/>
    <w:rsid w:val="003271A1"/>
    <w:rsid w:val="00332B73"/>
    <w:rsid w:val="0033428F"/>
    <w:rsid w:val="00345C2B"/>
    <w:rsid w:val="00350715"/>
    <w:rsid w:val="003548E1"/>
    <w:rsid w:val="0036312D"/>
    <w:rsid w:val="00365A79"/>
    <w:rsid w:val="003667A8"/>
    <w:rsid w:val="00367DC6"/>
    <w:rsid w:val="003752C2"/>
    <w:rsid w:val="00377315"/>
    <w:rsid w:val="00380EA2"/>
    <w:rsid w:val="00392EDB"/>
    <w:rsid w:val="00397B3D"/>
    <w:rsid w:val="003A00D2"/>
    <w:rsid w:val="003A048F"/>
    <w:rsid w:val="003A061F"/>
    <w:rsid w:val="003A134A"/>
    <w:rsid w:val="003A3F1C"/>
    <w:rsid w:val="003B5BD7"/>
    <w:rsid w:val="003C0139"/>
    <w:rsid w:val="003C36DD"/>
    <w:rsid w:val="003D2EFE"/>
    <w:rsid w:val="003D467C"/>
    <w:rsid w:val="003D5300"/>
    <w:rsid w:val="003E078F"/>
    <w:rsid w:val="003E44FB"/>
    <w:rsid w:val="003F0D9F"/>
    <w:rsid w:val="003F1773"/>
    <w:rsid w:val="003F45D3"/>
    <w:rsid w:val="004005D4"/>
    <w:rsid w:val="00403462"/>
    <w:rsid w:val="00404E6B"/>
    <w:rsid w:val="00415578"/>
    <w:rsid w:val="0042249D"/>
    <w:rsid w:val="00423114"/>
    <w:rsid w:val="00430A8A"/>
    <w:rsid w:val="00430B60"/>
    <w:rsid w:val="0043150C"/>
    <w:rsid w:val="004361EF"/>
    <w:rsid w:val="0043714E"/>
    <w:rsid w:val="00437EFB"/>
    <w:rsid w:val="00440FEB"/>
    <w:rsid w:val="0044658E"/>
    <w:rsid w:val="0045747E"/>
    <w:rsid w:val="00457CCC"/>
    <w:rsid w:val="00470342"/>
    <w:rsid w:val="00473319"/>
    <w:rsid w:val="0047458F"/>
    <w:rsid w:val="004767DA"/>
    <w:rsid w:val="0048077F"/>
    <w:rsid w:val="004820CA"/>
    <w:rsid w:val="004902D5"/>
    <w:rsid w:val="00490682"/>
    <w:rsid w:val="00490E95"/>
    <w:rsid w:val="0049231B"/>
    <w:rsid w:val="00493114"/>
    <w:rsid w:val="00494406"/>
    <w:rsid w:val="0049451F"/>
    <w:rsid w:val="004970B3"/>
    <w:rsid w:val="004A0441"/>
    <w:rsid w:val="004A3929"/>
    <w:rsid w:val="004B12EF"/>
    <w:rsid w:val="004B36C9"/>
    <w:rsid w:val="004B3D2F"/>
    <w:rsid w:val="004B4297"/>
    <w:rsid w:val="004C72FD"/>
    <w:rsid w:val="004D31A3"/>
    <w:rsid w:val="004D551F"/>
    <w:rsid w:val="004E2C8C"/>
    <w:rsid w:val="004E2F61"/>
    <w:rsid w:val="004E36F6"/>
    <w:rsid w:val="004F2851"/>
    <w:rsid w:val="004F3DFB"/>
    <w:rsid w:val="004F40EF"/>
    <w:rsid w:val="004F71EA"/>
    <w:rsid w:val="005005BC"/>
    <w:rsid w:val="00504592"/>
    <w:rsid w:val="0051077F"/>
    <w:rsid w:val="005108C0"/>
    <w:rsid w:val="005122F3"/>
    <w:rsid w:val="00512925"/>
    <w:rsid w:val="00516BC7"/>
    <w:rsid w:val="005201C3"/>
    <w:rsid w:val="00520C13"/>
    <w:rsid w:val="00522C7B"/>
    <w:rsid w:val="00525570"/>
    <w:rsid w:val="00525E61"/>
    <w:rsid w:val="00526140"/>
    <w:rsid w:val="00532937"/>
    <w:rsid w:val="00533EA2"/>
    <w:rsid w:val="00536BE1"/>
    <w:rsid w:val="00537759"/>
    <w:rsid w:val="00542946"/>
    <w:rsid w:val="00545A7B"/>
    <w:rsid w:val="00545F6B"/>
    <w:rsid w:val="00546787"/>
    <w:rsid w:val="00555C60"/>
    <w:rsid w:val="0057365D"/>
    <w:rsid w:val="0058491A"/>
    <w:rsid w:val="00593F1A"/>
    <w:rsid w:val="005974D8"/>
    <w:rsid w:val="005A6B14"/>
    <w:rsid w:val="005C66AB"/>
    <w:rsid w:val="005D2EA5"/>
    <w:rsid w:val="005E1214"/>
    <w:rsid w:val="005E20F1"/>
    <w:rsid w:val="005F12A3"/>
    <w:rsid w:val="005F17FC"/>
    <w:rsid w:val="00602AE8"/>
    <w:rsid w:val="0060388E"/>
    <w:rsid w:val="006063A8"/>
    <w:rsid w:val="00610D61"/>
    <w:rsid w:val="006110C1"/>
    <w:rsid w:val="006120F5"/>
    <w:rsid w:val="006170C1"/>
    <w:rsid w:val="006201E9"/>
    <w:rsid w:val="00620D65"/>
    <w:rsid w:val="00621CD6"/>
    <w:rsid w:val="00622B4A"/>
    <w:rsid w:val="00640DD4"/>
    <w:rsid w:val="0064550A"/>
    <w:rsid w:val="00650D76"/>
    <w:rsid w:val="006513A3"/>
    <w:rsid w:val="006519FD"/>
    <w:rsid w:val="006607C5"/>
    <w:rsid w:val="00661B21"/>
    <w:rsid w:val="00674CAD"/>
    <w:rsid w:val="00683CCE"/>
    <w:rsid w:val="00686DDE"/>
    <w:rsid w:val="006900EE"/>
    <w:rsid w:val="00690C1D"/>
    <w:rsid w:val="00690CA9"/>
    <w:rsid w:val="006918F5"/>
    <w:rsid w:val="006A0FAD"/>
    <w:rsid w:val="006A507F"/>
    <w:rsid w:val="006A5337"/>
    <w:rsid w:val="006A6AFA"/>
    <w:rsid w:val="006B77A4"/>
    <w:rsid w:val="006C4545"/>
    <w:rsid w:val="006C54FC"/>
    <w:rsid w:val="006C5CB9"/>
    <w:rsid w:val="006C6CE2"/>
    <w:rsid w:val="006D0FBF"/>
    <w:rsid w:val="006D1EA4"/>
    <w:rsid w:val="006E1588"/>
    <w:rsid w:val="006E31D2"/>
    <w:rsid w:val="006E798C"/>
    <w:rsid w:val="00702876"/>
    <w:rsid w:val="007029DF"/>
    <w:rsid w:val="00702A2B"/>
    <w:rsid w:val="0071502F"/>
    <w:rsid w:val="0071711E"/>
    <w:rsid w:val="0072227E"/>
    <w:rsid w:val="00732117"/>
    <w:rsid w:val="00744595"/>
    <w:rsid w:val="0074622D"/>
    <w:rsid w:val="007478EC"/>
    <w:rsid w:val="00752ECF"/>
    <w:rsid w:val="007546DE"/>
    <w:rsid w:val="007558EA"/>
    <w:rsid w:val="007566A1"/>
    <w:rsid w:val="007568D6"/>
    <w:rsid w:val="007577F6"/>
    <w:rsid w:val="00760B7C"/>
    <w:rsid w:val="00762AB7"/>
    <w:rsid w:val="0076491E"/>
    <w:rsid w:val="007701F2"/>
    <w:rsid w:val="00775C9B"/>
    <w:rsid w:val="0077642C"/>
    <w:rsid w:val="007803E2"/>
    <w:rsid w:val="0078086C"/>
    <w:rsid w:val="00780BBB"/>
    <w:rsid w:val="00783205"/>
    <w:rsid w:val="00786EF5"/>
    <w:rsid w:val="00790864"/>
    <w:rsid w:val="00790B7F"/>
    <w:rsid w:val="007A14D9"/>
    <w:rsid w:val="007A4649"/>
    <w:rsid w:val="007B015D"/>
    <w:rsid w:val="007B175C"/>
    <w:rsid w:val="007B18A9"/>
    <w:rsid w:val="007B4BAB"/>
    <w:rsid w:val="007B4C3D"/>
    <w:rsid w:val="007B5C6D"/>
    <w:rsid w:val="007B7F48"/>
    <w:rsid w:val="007C1295"/>
    <w:rsid w:val="007C2B85"/>
    <w:rsid w:val="007C53CE"/>
    <w:rsid w:val="007C666F"/>
    <w:rsid w:val="007D112D"/>
    <w:rsid w:val="007D3D1F"/>
    <w:rsid w:val="007D4757"/>
    <w:rsid w:val="007D581E"/>
    <w:rsid w:val="007E1E51"/>
    <w:rsid w:val="007E7390"/>
    <w:rsid w:val="007F1F74"/>
    <w:rsid w:val="0080538D"/>
    <w:rsid w:val="00807BE8"/>
    <w:rsid w:val="0081007D"/>
    <w:rsid w:val="00811F83"/>
    <w:rsid w:val="00812E37"/>
    <w:rsid w:val="008200F0"/>
    <w:rsid w:val="00822660"/>
    <w:rsid w:val="00832BD3"/>
    <w:rsid w:val="0083422A"/>
    <w:rsid w:val="00835BFE"/>
    <w:rsid w:val="00842A3A"/>
    <w:rsid w:val="008459A8"/>
    <w:rsid w:val="00846DF2"/>
    <w:rsid w:val="00850DB2"/>
    <w:rsid w:val="00857BBB"/>
    <w:rsid w:val="00865418"/>
    <w:rsid w:val="00867834"/>
    <w:rsid w:val="00871898"/>
    <w:rsid w:val="008728D0"/>
    <w:rsid w:val="0088007C"/>
    <w:rsid w:val="008807F2"/>
    <w:rsid w:val="008838E1"/>
    <w:rsid w:val="00884D80"/>
    <w:rsid w:val="0089037C"/>
    <w:rsid w:val="00890C09"/>
    <w:rsid w:val="00891B8F"/>
    <w:rsid w:val="00893953"/>
    <w:rsid w:val="00894AC8"/>
    <w:rsid w:val="008A36A0"/>
    <w:rsid w:val="008A3725"/>
    <w:rsid w:val="008A47D2"/>
    <w:rsid w:val="008B342D"/>
    <w:rsid w:val="008C0B41"/>
    <w:rsid w:val="008C28AC"/>
    <w:rsid w:val="008C74BD"/>
    <w:rsid w:val="008D6F95"/>
    <w:rsid w:val="008E2F5C"/>
    <w:rsid w:val="008E32BD"/>
    <w:rsid w:val="008F65C6"/>
    <w:rsid w:val="00904986"/>
    <w:rsid w:val="009152B4"/>
    <w:rsid w:val="00915713"/>
    <w:rsid w:val="00917C37"/>
    <w:rsid w:val="0092039D"/>
    <w:rsid w:val="009206CD"/>
    <w:rsid w:val="009206F9"/>
    <w:rsid w:val="00921C98"/>
    <w:rsid w:val="00921CC5"/>
    <w:rsid w:val="00931BB3"/>
    <w:rsid w:val="009514A0"/>
    <w:rsid w:val="009544EF"/>
    <w:rsid w:val="009548C4"/>
    <w:rsid w:val="00955D51"/>
    <w:rsid w:val="00963F7D"/>
    <w:rsid w:val="009642D4"/>
    <w:rsid w:val="00971FEC"/>
    <w:rsid w:val="00974970"/>
    <w:rsid w:val="00977525"/>
    <w:rsid w:val="00984CD5"/>
    <w:rsid w:val="009903BF"/>
    <w:rsid w:val="00991112"/>
    <w:rsid w:val="009911E7"/>
    <w:rsid w:val="00991755"/>
    <w:rsid w:val="00992621"/>
    <w:rsid w:val="0099500C"/>
    <w:rsid w:val="009A013D"/>
    <w:rsid w:val="009A14C6"/>
    <w:rsid w:val="009A2BE4"/>
    <w:rsid w:val="009A3585"/>
    <w:rsid w:val="009A7675"/>
    <w:rsid w:val="009B01D6"/>
    <w:rsid w:val="009C11F4"/>
    <w:rsid w:val="009E381A"/>
    <w:rsid w:val="009E7C97"/>
    <w:rsid w:val="009F0B91"/>
    <w:rsid w:val="009F43E6"/>
    <w:rsid w:val="009F776C"/>
    <w:rsid w:val="009F7E08"/>
    <w:rsid w:val="00A00260"/>
    <w:rsid w:val="00A01692"/>
    <w:rsid w:val="00A01ED2"/>
    <w:rsid w:val="00A025FE"/>
    <w:rsid w:val="00A036AD"/>
    <w:rsid w:val="00A059E2"/>
    <w:rsid w:val="00A10CCD"/>
    <w:rsid w:val="00A21DAD"/>
    <w:rsid w:val="00A223AF"/>
    <w:rsid w:val="00A23B6A"/>
    <w:rsid w:val="00A258C1"/>
    <w:rsid w:val="00A2661D"/>
    <w:rsid w:val="00A2758B"/>
    <w:rsid w:val="00A343E5"/>
    <w:rsid w:val="00A46001"/>
    <w:rsid w:val="00A5077F"/>
    <w:rsid w:val="00A64681"/>
    <w:rsid w:val="00A70284"/>
    <w:rsid w:val="00A70BDB"/>
    <w:rsid w:val="00A7679D"/>
    <w:rsid w:val="00A8243A"/>
    <w:rsid w:val="00A847B1"/>
    <w:rsid w:val="00A9194D"/>
    <w:rsid w:val="00A923D1"/>
    <w:rsid w:val="00A93042"/>
    <w:rsid w:val="00A94323"/>
    <w:rsid w:val="00AA077D"/>
    <w:rsid w:val="00AA0A55"/>
    <w:rsid w:val="00AA5569"/>
    <w:rsid w:val="00AA645F"/>
    <w:rsid w:val="00AA75F6"/>
    <w:rsid w:val="00AB1514"/>
    <w:rsid w:val="00AB1D5E"/>
    <w:rsid w:val="00AB29A8"/>
    <w:rsid w:val="00AB3FD5"/>
    <w:rsid w:val="00AC5E67"/>
    <w:rsid w:val="00AD022A"/>
    <w:rsid w:val="00AD39A6"/>
    <w:rsid w:val="00AD4339"/>
    <w:rsid w:val="00AE27C6"/>
    <w:rsid w:val="00AE4491"/>
    <w:rsid w:val="00AE464B"/>
    <w:rsid w:val="00AF3001"/>
    <w:rsid w:val="00AF4B03"/>
    <w:rsid w:val="00AF6BE6"/>
    <w:rsid w:val="00B0001D"/>
    <w:rsid w:val="00B020C2"/>
    <w:rsid w:val="00B03774"/>
    <w:rsid w:val="00B06DA5"/>
    <w:rsid w:val="00B130A3"/>
    <w:rsid w:val="00B13806"/>
    <w:rsid w:val="00B140FF"/>
    <w:rsid w:val="00B16A40"/>
    <w:rsid w:val="00B22645"/>
    <w:rsid w:val="00B22998"/>
    <w:rsid w:val="00B23A56"/>
    <w:rsid w:val="00B2596F"/>
    <w:rsid w:val="00B26804"/>
    <w:rsid w:val="00B32A02"/>
    <w:rsid w:val="00B32A56"/>
    <w:rsid w:val="00B335F5"/>
    <w:rsid w:val="00B33BA6"/>
    <w:rsid w:val="00B36415"/>
    <w:rsid w:val="00B41924"/>
    <w:rsid w:val="00B43FDF"/>
    <w:rsid w:val="00B47FF3"/>
    <w:rsid w:val="00B501B8"/>
    <w:rsid w:val="00B556B2"/>
    <w:rsid w:val="00B56BD6"/>
    <w:rsid w:val="00B5778C"/>
    <w:rsid w:val="00B62385"/>
    <w:rsid w:val="00B74D74"/>
    <w:rsid w:val="00B93F41"/>
    <w:rsid w:val="00B95800"/>
    <w:rsid w:val="00B967A4"/>
    <w:rsid w:val="00B96938"/>
    <w:rsid w:val="00BA0F00"/>
    <w:rsid w:val="00BA2FC8"/>
    <w:rsid w:val="00BA37D9"/>
    <w:rsid w:val="00BB59F3"/>
    <w:rsid w:val="00BB6CC6"/>
    <w:rsid w:val="00BD26D1"/>
    <w:rsid w:val="00BD5015"/>
    <w:rsid w:val="00BE1DD0"/>
    <w:rsid w:val="00BE2D12"/>
    <w:rsid w:val="00BE34BF"/>
    <w:rsid w:val="00BE3F14"/>
    <w:rsid w:val="00BE69B6"/>
    <w:rsid w:val="00BE76E5"/>
    <w:rsid w:val="00BF22E3"/>
    <w:rsid w:val="00BF4DFC"/>
    <w:rsid w:val="00BF6893"/>
    <w:rsid w:val="00C02847"/>
    <w:rsid w:val="00C06DCA"/>
    <w:rsid w:val="00C1500C"/>
    <w:rsid w:val="00C163DE"/>
    <w:rsid w:val="00C16958"/>
    <w:rsid w:val="00C17994"/>
    <w:rsid w:val="00C21D92"/>
    <w:rsid w:val="00C253CF"/>
    <w:rsid w:val="00C32930"/>
    <w:rsid w:val="00C35B0C"/>
    <w:rsid w:val="00C42C30"/>
    <w:rsid w:val="00C43259"/>
    <w:rsid w:val="00C525E9"/>
    <w:rsid w:val="00C52D1C"/>
    <w:rsid w:val="00C56202"/>
    <w:rsid w:val="00C568F3"/>
    <w:rsid w:val="00C636FA"/>
    <w:rsid w:val="00C65461"/>
    <w:rsid w:val="00C80177"/>
    <w:rsid w:val="00C850BB"/>
    <w:rsid w:val="00C850E1"/>
    <w:rsid w:val="00C87BAF"/>
    <w:rsid w:val="00C90503"/>
    <w:rsid w:val="00C92053"/>
    <w:rsid w:val="00C92968"/>
    <w:rsid w:val="00C976B5"/>
    <w:rsid w:val="00CA1B87"/>
    <w:rsid w:val="00CB1B9D"/>
    <w:rsid w:val="00CB3BB6"/>
    <w:rsid w:val="00CD0FF9"/>
    <w:rsid w:val="00CD4F0A"/>
    <w:rsid w:val="00CD568B"/>
    <w:rsid w:val="00CD6D96"/>
    <w:rsid w:val="00CE0DB7"/>
    <w:rsid w:val="00CE2746"/>
    <w:rsid w:val="00CE7499"/>
    <w:rsid w:val="00CF1432"/>
    <w:rsid w:val="00CF2E33"/>
    <w:rsid w:val="00CF5762"/>
    <w:rsid w:val="00CF7E5E"/>
    <w:rsid w:val="00D04F51"/>
    <w:rsid w:val="00D0500E"/>
    <w:rsid w:val="00D05FBF"/>
    <w:rsid w:val="00D17838"/>
    <w:rsid w:val="00D2625D"/>
    <w:rsid w:val="00D35DCD"/>
    <w:rsid w:val="00D41974"/>
    <w:rsid w:val="00D42924"/>
    <w:rsid w:val="00D47A46"/>
    <w:rsid w:val="00D47FC8"/>
    <w:rsid w:val="00D505CC"/>
    <w:rsid w:val="00D51264"/>
    <w:rsid w:val="00D543BF"/>
    <w:rsid w:val="00D5564C"/>
    <w:rsid w:val="00D5770B"/>
    <w:rsid w:val="00D604C9"/>
    <w:rsid w:val="00D6359A"/>
    <w:rsid w:val="00D65771"/>
    <w:rsid w:val="00D65E7D"/>
    <w:rsid w:val="00D65FB2"/>
    <w:rsid w:val="00D67DCC"/>
    <w:rsid w:val="00D749AA"/>
    <w:rsid w:val="00D753F5"/>
    <w:rsid w:val="00D80472"/>
    <w:rsid w:val="00D847C6"/>
    <w:rsid w:val="00D91727"/>
    <w:rsid w:val="00D93FC2"/>
    <w:rsid w:val="00D94607"/>
    <w:rsid w:val="00D94DC6"/>
    <w:rsid w:val="00DA15D4"/>
    <w:rsid w:val="00DA7742"/>
    <w:rsid w:val="00DB079B"/>
    <w:rsid w:val="00DC02EA"/>
    <w:rsid w:val="00DC136D"/>
    <w:rsid w:val="00DC4A70"/>
    <w:rsid w:val="00DD0A57"/>
    <w:rsid w:val="00DD1195"/>
    <w:rsid w:val="00DE1902"/>
    <w:rsid w:val="00DF1E56"/>
    <w:rsid w:val="00DF21AA"/>
    <w:rsid w:val="00DF68CC"/>
    <w:rsid w:val="00E02136"/>
    <w:rsid w:val="00E05B34"/>
    <w:rsid w:val="00E1303A"/>
    <w:rsid w:val="00E14B8B"/>
    <w:rsid w:val="00E21A08"/>
    <w:rsid w:val="00E32B8F"/>
    <w:rsid w:val="00E424E7"/>
    <w:rsid w:val="00E451E2"/>
    <w:rsid w:val="00E531C9"/>
    <w:rsid w:val="00E56137"/>
    <w:rsid w:val="00E562A2"/>
    <w:rsid w:val="00E66CEB"/>
    <w:rsid w:val="00E71E9E"/>
    <w:rsid w:val="00E843E4"/>
    <w:rsid w:val="00E8788C"/>
    <w:rsid w:val="00E97B50"/>
    <w:rsid w:val="00EA2D38"/>
    <w:rsid w:val="00EA671B"/>
    <w:rsid w:val="00EA78AE"/>
    <w:rsid w:val="00EB4F75"/>
    <w:rsid w:val="00EC0F0B"/>
    <w:rsid w:val="00EC1114"/>
    <w:rsid w:val="00EC1289"/>
    <w:rsid w:val="00EC2074"/>
    <w:rsid w:val="00EC3340"/>
    <w:rsid w:val="00EC4C7D"/>
    <w:rsid w:val="00ED60D0"/>
    <w:rsid w:val="00ED61BF"/>
    <w:rsid w:val="00ED62EB"/>
    <w:rsid w:val="00ED6F7C"/>
    <w:rsid w:val="00EE1949"/>
    <w:rsid w:val="00EE2CF6"/>
    <w:rsid w:val="00EE5BE4"/>
    <w:rsid w:val="00EE67C5"/>
    <w:rsid w:val="00EF0A14"/>
    <w:rsid w:val="00EF4ED9"/>
    <w:rsid w:val="00EF70F4"/>
    <w:rsid w:val="00F024D7"/>
    <w:rsid w:val="00F03FEA"/>
    <w:rsid w:val="00F12971"/>
    <w:rsid w:val="00F151EB"/>
    <w:rsid w:val="00F155F0"/>
    <w:rsid w:val="00F20750"/>
    <w:rsid w:val="00F21860"/>
    <w:rsid w:val="00F22113"/>
    <w:rsid w:val="00F3409A"/>
    <w:rsid w:val="00F34E4F"/>
    <w:rsid w:val="00F40D3F"/>
    <w:rsid w:val="00F42B0E"/>
    <w:rsid w:val="00F4482E"/>
    <w:rsid w:val="00F47C5F"/>
    <w:rsid w:val="00F519C9"/>
    <w:rsid w:val="00F5222E"/>
    <w:rsid w:val="00F61902"/>
    <w:rsid w:val="00F6676F"/>
    <w:rsid w:val="00F72324"/>
    <w:rsid w:val="00F74045"/>
    <w:rsid w:val="00F7427B"/>
    <w:rsid w:val="00F7782B"/>
    <w:rsid w:val="00F836F4"/>
    <w:rsid w:val="00F85D47"/>
    <w:rsid w:val="00F972E4"/>
    <w:rsid w:val="00FA2FFE"/>
    <w:rsid w:val="00FA7170"/>
    <w:rsid w:val="00FB0714"/>
    <w:rsid w:val="00FB67D9"/>
    <w:rsid w:val="00FC1A8C"/>
    <w:rsid w:val="00FD1B0F"/>
    <w:rsid w:val="00FD69D9"/>
    <w:rsid w:val="00FE6E5A"/>
    <w:rsid w:val="00FE76B8"/>
    <w:rsid w:val="00FE7A45"/>
    <w:rsid w:val="00FF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CD4F0A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CD4F0A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0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2940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5144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aziaW\Ustawienia%20lokalne\Temporary%20Internet%20Files\Content.Outlook\T9PBK047\firm&#243;wka%20CR%20A4%20v0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3C099158592424988C425D110675109" ma:contentTypeVersion="0" ma:contentTypeDescription="Utwórz nowy dokument." ma:contentTypeScope="" ma:versionID="b2cfe0eae8aaefe1acd79e29487451ae">
  <xsd:schema xmlns:xsd="http://www.w3.org/2001/XMLSchema" xmlns:p="http://schemas.microsoft.com/office/2006/metadata/properties" targetNamespace="http://schemas.microsoft.com/office/2006/metadata/properties" ma:root="true" ma:fieldsID="109315de924e3091cf82181abb24d9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 ma:readOnly="true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83C69-F457-4F34-B8C8-24C1215E90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A0923B-A016-464B-B2DF-60B81315F30B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CF9FAA3-3BEB-42E8-B56C-72BEA75273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DCF08281-5FC6-4F55-843A-58A7A3E46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firmówka CR A4 v03</Template>
  <TotalTime>14</TotalTime>
  <Pages>1</Pages>
  <Words>89</Words>
  <Characters>691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Nieroda Hanna</cp:lastModifiedBy>
  <cp:revision>21</cp:revision>
  <cp:lastPrinted>2019-10-11T06:36:00Z</cp:lastPrinted>
  <dcterms:created xsi:type="dcterms:W3CDTF">2020-09-22T11:17:00Z</dcterms:created>
  <dcterms:modified xsi:type="dcterms:W3CDTF">2021-08-26T06:09:00Z</dcterms:modified>
</cp:coreProperties>
</file>