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  <w:bookmarkStart w:id="0" w:name="_GoBack"/>
      <w:bookmarkEnd w:id="0"/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p w:rsidR="00322FDF" w:rsidRPr="00315248" w:rsidRDefault="00322FDF" w:rsidP="00322FDF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  <w:r w:rsidRPr="00315248">
        <w:rPr>
          <w:rFonts w:ascii="Times New Roman" w:hAnsi="Times New Roman"/>
          <w:b/>
          <w:color w:val="000000" w:themeColor="text1"/>
          <w:u w:val="single"/>
        </w:rPr>
        <w:t>WYKAZ ROBÓT</w:t>
      </w:r>
    </w:p>
    <w:p w:rsidR="00322FDF" w:rsidRPr="00315248" w:rsidRDefault="00322FDF" w:rsidP="00322FDF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u w:val="singl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70"/>
        <w:gridCol w:w="2373"/>
        <w:gridCol w:w="2437"/>
        <w:gridCol w:w="2268"/>
        <w:gridCol w:w="2159"/>
      </w:tblGrid>
      <w:tr w:rsidR="00322FDF" w:rsidRPr="00315248" w:rsidTr="00AF7712">
        <w:tc>
          <w:tcPr>
            <w:tcW w:w="570" w:type="dxa"/>
            <w:shd w:val="clear" w:color="auto" w:fill="D9D9D9" w:themeFill="background1" w:themeFillShade="D9"/>
            <w:vAlign w:val="center"/>
          </w:tcPr>
          <w:p w:rsidR="00322FDF" w:rsidRPr="00315248" w:rsidRDefault="00322FDF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Lp.</w:t>
            </w:r>
          </w:p>
        </w:tc>
        <w:tc>
          <w:tcPr>
            <w:tcW w:w="2373" w:type="dxa"/>
            <w:shd w:val="clear" w:color="auto" w:fill="D9D9D9" w:themeFill="background1" w:themeFillShade="D9"/>
            <w:vAlign w:val="center"/>
          </w:tcPr>
          <w:p w:rsidR="00322FDF" w:rsidRPr="00315248" w:rsidRDefault="00322FDF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Przedmiot zamówienia</w:t>
            </w:r>
          </w:p>
        </w:tc>
        <w:tc>
          <w:tcPr>
            <w:tcW w:w="2437" w:type="dxa"/>
            <w:shd w:val="clear" w:color="auto" w:fill="D9D9D9" w:themeFill="background1" w:themeFillShade="D9"/>
            <w:vAlign w:val="center"/>
          </w:tcPr>
          <w:p w:rsidR="00322FDF" w:rsidRPr="00132C9F" w:rsidRDefault="00322FDF" w:rsidP="00AF7712">
            <w:pPr>
              <w:pStyle w:val="Podtytu"/>
              <w:rPr>
                <w:rFonts w:ascii="Times New Roman" w:hAnsi="Times New Roman"/>
                <w:b/>
                <w:sz w:val="22"/>
                <w:szCs w:val="22"/>
                <w:vertAlign w:val="superscript"/>
              </w:rPr>
            </w:pPr>
            <w:r w:rsidRPr="00132C9F">
              <w:rPr>
                <w:rFonts w:ascii="Times New Roman" w:hAnsi="Times New Roman"/>
                <w:b/>
                <w:sz w:val="22"/>
                <w:szCs w:val="22"/>
              </w:rPr>
              <w:t xml:space="preserve">Wartość netto (PLN) 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322FDF" w:rsidRPr="00315248" w:rsidRDefault="00322FDF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Daty wykonania       (od – do)</w:t>
            </w:r>
          </w:p>
        </w:tc>
        <w:tc>
          <w:tcPr>
            <w:tcW w:w="2159" w:type="dxa"/>
            <w:shd w:val="clear" w:color="auto" w:fill="D9D9D9" w:themeFill="background1" w:themeFillShade="D9"/>
            <w:vAlign w:val="center"/>
          </w:tcPr>
          <w:p w:rsidR="00322FDF" w:rsidRPr="00315248" w:rsidRDefault="00322FDF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Nazwa i adres odbiorcy (Zamawiającego)</w:t>
            </w:r>
          </w:p>
        </w:tc>
      </w:tr>
      <w:tr w:rsidR="00322FDF" w:rsidRPr="00315248" w:rsidTr="00AF7712">
        <w:trPr>
          <w:trHeight w:val="1324"/>
        </w:trPr>
        <w:tc>
          <w:tcPr>
            <w:tcW w:w="570" w:type="dxa"/>
            <w:shd w:val="clear" w:color="auto" w:fill="D9D9D9" w:themeFill="background1" w:themeFillShade="D9"/>
            <w:vAlign w:val="center"/>
          </w:tcPr>
          <w:p w:rsidR="00322FDF" w:rsidRPr="00315248" w:rsidRDefault="00322FDF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1.</w:t>
            </w:r>
          </w:p>
        </w:tc>
        <w:tc>
          <w:tcPr>
            <w:tcW w:w="2373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37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159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322FDF" w:rsidRPr="00315248" w:rsidTr="00AF7712">
        <w:trPr>
          <w:trHeight w:val="1259"/>
        </w:trPr>
        <w:tc>
          <w:tcPr>
            <w:tcW w:w="570" w:type="dxa"/>
            <w:shd w:val="clear" w:color="auto" w:fill="D9D9D9" w:themeFill="background1" w:themeFillShade="D9"/>
            <w:vAlign w:val="center"/>
          </w:tcPr>
          <w:p w:rsidR="00322FDF" w:rsidRPr="00315248" w:rsidRDefault="00322FDF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2.</w:t>
            </w:r>
          </w:p>
        </w:tc>
        <w:tc>
          <w:tcPr>
            <w:tcW w:w="2373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37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159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  <w:tr w:rsidR="00322FDF" w:rsidRPr="00315248" w:rsidTr="00AF7712">
        <w:trPr>
          <w:trHeight w:val="1404"/>
        </w:trPr>
        <w:tc>
          <w:tcPr>
            <w:tcW w:w="570" w:type="dxa"/>
            <w:shd w:val="clear" w:color="auto" w:fill="D9D9D9" w:themeFill="background1" w:themeFillShade="D9"/>
            <w:vAlign w:val="center"/>
          </w:tcPr>
          <w:p w:rsidR="00322FDF" w:rsidRPr="00315248" w:rsidRDefault="00322FDF" w:rsidP="00AF77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15248">
              <w:rPr>
                <w:rFonts w:ascii="Times New Roman" w:hAnsi="Times New Roman"/>
                <w:b/>
              </w:rPr>
              <w:t>3.</w:t>
            </w:r>
          </w:p>
        </w:tc>
        <w:tc>
          <w:tcPr>
            <w:tcW w:w="2373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37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268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159" w:type="dxa"/>
          </w:tcPr>
          <w:p w:rsidR="00322FDF" w:rsidRPr="00315248" w:rsidRDefault="00322FDF" w:rsidP="00AF771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</w:tr>
    </w:tbl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color w:val="FF0000"/>
        </w:rPr>
      </w:pP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  <w:r w:rsidRPr="00315248">
        <w:rPr>
          <w:rFonts w:ascii="Times New Roman" w:hAnsi="Times New Roman"/>
          <w:b/>
        </w:rPr>
        <w:t>W załączeniu dowody wskazujące na wykonanie robót z należytą starannością.</w:t>
      </w: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322FDF" w:rsidRPr="00315248" w:rsidRDefault="00322FDF" w:rsidP="00322FDF">
      <w:pPr>
        <w:spacing w:after="0" w:line="240" w:lineRule="auto"/>
        <w:jc w:val="both"/>
        <w:rPr>
          <w:rFonts w:ascii="Times New Roman" w:hAnsi="Times New Roman"/>
          <w:b/>
        </w:rPr>
      </w:pPr>
    </w:p>
    <w:p w:rsidR="00322FDF" w:rsidRPr="00315248" w:rsidRDefault="00322FDF" w:rsidP="00322FDF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…………………., dnia……………..</w:t>
      </w:r>
    </w:p>
    <w:p w:rsidR="00322FDF" w:rsidRPr="00315248" w:rsidRDefault="00322FDF" w:rsidP="00322FDF">
      <w:pPr>
        <w:pStyle w:val="Akapitzlist"/>
        <w:spacing w:after="0" w:line="240" w:lineRule="auto"/>
        <w:ind w:left="360"/>
        <w:rPr>
          <w:rFonts w:ascii="Times New Roman" w:hAnsi="Times New Roman"/>
          <w:color w:val="000000" w:themeColor="text1"/>
        </w:rPr>
      </w:pPr>
    </w:p>
    <w:p w:rsidR="00322FDF" w:rsidRPr="00315248" w:rsidRDefault="00322FDF" w:rsidP="00322FDF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322FDF" w:rsidRPr="00315248" w:rsidRDefault="00322FDF" w:rsidP="00322FDF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 w:rsidRPr="00315248">
        <w:rPr>
          <w:rFonts w:ascii="Times New Roman" w:hAnsi="Times New Roman"/>
          <w:color w:val="000000" w:themeColor="text1"/>
        </w:rPr>
        <w:t>……………………………………………………..</w:t>
      </w:r>
    </w:p>
    <w:p w:rsidR="00322FDF" w:rsidRDefault="00322FDF" w:rsidP="00322FDF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      </w:t>
      </w:r>
      <w:r w:rsidRPr="00315248">
        <w:rPr>
          <w:rFonts w:ascii="Times New Roman" w:hAnsi="Times New Roman"/>
          <w:color w:val="000000" w:themeColor="text1"/>
        </w:rPr>
        <w:t>(podpis i pi</w:t>
      </w:r>
      <w:r>
        <w:rPr>
          <w:rFonts w:ascii="Times New Roman" w:hAnsi="Times New Roman"/>
          <w:color w:val="000000" w:themeColor="text1"/>
        </w:rPr>
        <w:t>eczątka imienna przedstawiciela</w:t>
      </w:r>
    </w:p>
    <w:p w:rsidR="00322FDF" w:rsidRPr="00315248" w:rsidRDefault="00322FDF" w:rsidP="00322FDF">
      <w:pPr>
        <w:pStyle w:val="Akapitzlist"/>
        <w:spacing w:after="0" w:line="240" w:lineRule="auto"/>
        <w:ind w:left="4254" w:firstLine="709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 xml:space="preserve">      </w:t>
      </w:r>
      <w:r w:rsidRPr="00315248">
        <w:rPr>
          <w:rFonts w:ascii="Times New Roman" w:hAnsi="Times New Roman"/>
          <w:color w:val="000000" w:themeColor="text1"/>
        </w:rPr>
        <w:t>Wykonawcy/Pełnomocnika)</w:t>
      </w:r>
    </w:p>
    <w:p w:rsidR="00322FDF" w:rsidRPr="00315248" w:rsidRDefault="00322FDF" w:rsidP="00322FDF">
      <w:pPr>
        <w:pStyle w:val="Akapitzlist"/>
        <w:spacing w:after="0" w:line="240" w:lineRule="auto"/>
        <w:ind w:left="4254"/>
        <w:rPr>
          <w:rFonts w:ascii="Times New Roman" w:hAnsi="Times New Roman"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322FDF" w:rsidRDefault="00322FDF" w:rsidP="00322FDF">
      <w:pPr>
        <w:spacing w:after="0" w:line="240" w:lineRule="auto"/>
        <w:ind w:left="360" w:hanging="360"/>
        <w:jc w:val="right"/>
        <w:rPr>
          <w:rFonts w:ascii="Times New Roman" w:hAnsi="Times New Roman"/>
          <w:b/>
          <w:color w:val="000000" w:themeColor="text1"/>
        </w:rPr>
      </w:pPr>
    </w:p>
    <w:p w:rsidR="00DC136D" w:rsidRPr="00322FDF" w:rsidRDefault="00DC136D" w:rsidP="00322FDF"/>
    <w:sectPr w:rsidR="00DC136D" w:rsidRPr="00322FDF" w:rsidSect="00EE67C5">
      <w:headerReference w:type="default" r:id="rId12"/>
      <w:headerReference w:type="first" r:id="rId13"/>
      <w:footerReference w:type="first" r:id="rId14"/>
      <w:pgSz w:w="11906" w:h="16838"/>
      <w:pgMar w:top="1417" w:right="849" w:bottom="1417" w:left="1134" w:header="708" w:footer="2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7759" w:rsidRDefault="00537759" w:rsidP="002661DA">
      <w:pPr>
        <w:spacing w:after="0" w:line="240" w:lineRule="auto"/>
      </w:pPr>
      <w:r>
        <w:separator/>
      </w:r>
    </w:p>
  </w:endnote>
  <w:end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7CDF1520-5F01-4F70-840C-54C9126EE566}"/>
    <w:embedBold r:id="rId2" w:fontKey="{4E47E507-EB5A-483F-B644-7230F8CCB514}"/>
    <w:embedItalic r:id="rId3" w:fontKey="{5F53103A-5BCF-49AF-8F47-8FB3DA08A0FD}"/>
    <w:embedBoldItalic r:id="rId4" w:fontKey="{527B1BD4-5B2A-40B1-A9F0-A06E157AE7C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ADC6735F-528C-4205-BF26-2603F7B0E1E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23434765-251C-45F0-BE4B-0E0024E5C1B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4FB62C7A-FE07-431B-987D-2923788ECFD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8" w:fontKey="{4661A67A-D240-4CE3-A948-F26C34192BA2}"/>
    <w:embedBold r:id="rId9" w:fontKey="{8A3572F5-0E49-4B3C-BF03-7973C53946A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368E3996-66F8-4420-BFD7-688E5C6D66F3}"/>
    <w:embedBold r:id="rId11" w:fontKey="{188CE610-0364-478E-9DB8-B7556853A85E}"/>
    <w:embedBoldItalic r:id="rId12" w:fontKey="{5A690BAF-7579-4F7B-A769-1722E9B72A62}"/>
  </w:font>
  <w:font w:name="EUAlbertina">
    <w:charset w:val="00"/>
    <w:family w:val="roman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9FC1FE79-0D34-4CF2-A110-84002A5E7C10}"/>
    <w:embedBold r:id="rId14" w:fontKey="{6C81520A-77C2-4CA5-8C4B-96C91B887A9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C31C5660-CC5F-415B-8475-A69D91802A2E}"/>
  </w:font>
  <w:font w:name="DIN Next LT Pro">
    <w:altName w:val="Corbel"/>
    <w:charset w:val="EE"/>
    <w:family w:val="swiss"/>
    <w:pitch w:val="variable"/>
    <w:sig w:usb0="A00000AF" w:usb1="5000205B" w:usb2="00000000" w:usb3="00000000" w:csb0="0000009B" w:csb1="00000000"/>
    <w:embedRegular r:id="rId16" w:fontKey="{6FE181E5-636F-42DA-8E58-A5D7ECBF724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640DD4" w:rsidRDefault="00537759" w:rsidP="00904986">
    <w:pPr>
      <w:tabs>
        <w:tab w:val="left" w:pos="4820"/>
      </w:tabs>
      <w:spacing w:after="0"/>
      <w:ind w:right="-567"/>
      <w:rPr>
        <w:rFonts w:ascii="DIN Next LT Pro" w:hAnsi="DIN Next LT Pro"/>
        <w:sz w:val="16"/>
        <w:szCs w:val="16"/>
      </w:rPr>
    </w:pPr>
    <w:r w:rsidRPr="00AE27C6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8251095" wp14:editId="60F9E4CA">
              <wp:simplePos x="0" y="0"/>
              <wp:positionH relativeFrom="column">
                <wp:posOffset>-1633</wp:posOffset>
              </wp:positionH>
              <wp:positionV relativeFrom="paragraph">
                <wp:posOffset>103653</wp:posOffset>
              </wp:positionV>
              <wp:extent cx="6281898" cy="0"/>
              <wp:effectExtent l="0" t="0" r="24130" b="19050"/>
              <wp:wrapNone/>
              <wp:docPr id="6" name="Łącznik prostoliniowy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81898" cy="0"/>
                      </a:xfrm>
                      <a:prstGeom prst="line">
                        <a:avLst/>
                      </a:prstGeom>
                      <a:ln>
                        <a:solidFill>
                          <a:srgbClr val="ED1C24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6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15pt,8.15pt" to="494.5pt,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" strokecolor="#ed1c24"/>
          </w:pict>
        </mc:Fallback>
      </mc:AlternateContent>
    </w:r>
    <w:r w:rsidRPr="00397B3D">
      <w:rPr>
        <w:sz w:val="16"/>
        <w:szCs w:val="16"/>
      </w:rPr>
      <w:br/>
    </w:r>
    <w:r w:rsidRPr="00640DD4">
      <w:rPr>
        <w:rFonts w:ascii="DIN Next LT Pro" w:hAnsi="DIN Next LT Pro"/>
        <w:sz w:val="16"/>
        <w:szCs w:val="16"/>
      </w:rPr>
      <w:t>Ciepłownia Rydułtowy Spółka z ograniczoną odpowiedzialnością</w:t>
    </w:r>
    <w:r w:rsidRPr="00640DD4">
      <w:rPr>
        <w:rFonts w:ascii="DIN Next LT Pro" w:hAnsi="DIN Next LT Pro"/>
        <w:sz w:val="16"/>
        <w:szCs w:val="16"/>
      </w:rPr>
      <w:tab/>
      <w:t>KRS: 0000064175 – Rejestr Przedsiębiorców, Sąd Rejonowy w Gliwicach</w:t>
    </w:r>
    <w:r>
      <w:rPr>
        <w:rFonts w:ascii="DIN Next LT Pro" w:hAnsi="DIN Next LT Pro"/>
        <w:sz w:val="16"/>
        <w:szCs w:val="16"/>
      </w:rPr>
      <w:br/>
      <w:t>ul. Plebiscytowa 50</w:t>
    </w:r>
    <w:r w:rsidRPr="00640DD4">
      <w:rPr>
        <w:rFonts w:ascii="DIN Next LT Pro" w:hAnsi="DIN Next LT Pro"/>
        <w:sz w:val="16"/>
        <w:szCs w:val="16"/>
      </w:rPr>
      <w:t>, 44-280 Rydułtowy</w:t>
    </w:r>
    <w:r w:rsidRPr="00640DD4">
      <w:rPr>
        <w:rFonts w:ascii="DIN Next LT Pro" w:hAnsi="DIN Next LT Pro"/>
        <w:sz w:val="16"/>
        <w:szCs w:val="16"/>
      </w:rPr>
      <w:tab/>
      <w:t>X Wydział Gospodarczy Krajowego Rejestru Sądowego</w:t>
    </w:r>
    <w:r w:rsidRPr="00640DD4">
      <w:rPr>
        <w:rFonts w:ascii="DIN Next LT Pro" w:hAnsi="DIN Next LT Pro"/>
        <w:sz w:val="16"/>
        <w:szCs w:val="16"/>
      </w:rPr>
      <w:tab/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T</w:t>
    </w:r>
    <w:r w:rsidRPr="00640DD4">
      <w:rPr>
        <w:rFonts w:ascii="DIN Next LT Pro" w:hAnsi="DIN Next LT Pro"/>
        <w:sz w:val="16"/>
        <w:szCs w:val="16"/>
      </w:rPr>
      <w:t>: 324 576 611, fax. 324 576 633</w:t>
    </w:r>
    <w:r w:rsidRPr="00640DD4">
      <w:rPr>
        <w:rFonts w:ascii="DIN Next LT Pro" w:hAnsi="DIN Next LT Pro"/>
        <w:sz w:val="16"/>
        <w:szCs w:val="16"/>
      </w:rPr>
      <w:tab/>
      <w:t>Wysokość kapitału zakładowego: 472 500,00 zł</w:t>
    </w:r>
    <w:r w:rsidRPr="00640DD4">
      <w:rPr>
        <w:rFonts w:ascii="DIN Next LT Pro" w:hAnsi="DIN Next LT Pro"/>
        <w:sz w:val="16"/>
        <w:szCs w:val="16"/>
      </w:rPr>
      <w:br/>
    </w:r>
    <w:r>
      <w:rPr>
        <w:rFonts w:ascii="DIN Next LT Pro" w:hAnsi="DIN Next LT Pro"/>
        <w:sz w:val="16"/>
        <w:szCs w:val="16"/>
      </w:rPr>
      <w:t>E</w:t>
    </w:r>
    <w:r w:rsidRPr="00640DD4">
      <w:rPr>
        <w:rFonts w:ascii="DIN Next LT Pro" w:hAnsi="DIN Next LT Pro"/>
        <w:sz w:val="16"/>
        <w:szCs w:val="16"/>
      </w:rPr>
      <w:t>: office@ryd.com.pl, http://www.ryd.com.pl</w:t>
    </w:r>
    <w:r w:rsidRPr="00640DD4">
      <w:rPr>
        <w:rFonts w:ascii="DIN Next LT Pro" w:hAnsi="DIN Next LT Pro"/>
        <w:sz w:val="16"/>
        <w:szCs w:val="16"/>
      </w:rPr>
      <w:tab/>
      <w:t>NIP: 647-05-18-565, REGON: 271976426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7759" w:rsidRDefault="00537759" w:rsidP="002661DA">
      <w:pPr>
        <w:spacing w:after="0" w:line="240" w:lineRule="auto"/>
      </w:pPr>
      <w:r>
        <w:separator/>
      </w:r>
    </w:p>
  </w:footnote>
  <w:footnote w:type="continuationSeparator" w:id="0">
    <w:p w:rsidR="00537759" w:rsidRDefault="00537759" w:rsidP="002661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53E31" w:rsidRPr="00EE67C5" w:rsidRDefault="00766C8B" w:rsidP="00F53E31">
    <w:pPr>
      <w:tabs>
        <w:tab w:val="left" w:pos="2197"/>
        <w:tab w:val="left" w:pos="3124"/>
        <w:tab w:val="right" w:pos="9923"/>
      </w:tabs>
      <w:jc w:val="right"/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5408" behindDoc="0" locked="0" layoutInCell="1" allowOverlap="1" wp14:anchorId="730CDA04" wp14:editId="4F14C9DB">
              <wp:simplePos x="0" y="0"/>
              <wp:positionH relativeFrom="column">
                <wp:posOffset>-1905</wp:posOffset>
              </wp:positionH>
              <wp:positionV relativeFrom="paragraph">
                <wp:posOffset>583372</wp:posOffset>
              </wp:positionV>
              <wp:extent cx="6281420" cy="0"/>
              <wp:effectExtent l="0" t="0" r="24130" b="19050"/>
              <wp:wrapNone/>
              <wp:docPr id="2" name="Łącznik prostoliniowy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2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5.95pt" to="494.45pt,4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7.9pt;height:36.85pt" o:ole="">
          <v:imagedata r:id="rId1" o:title=""/>
        </v:shape>
        <o:OLEObject Type="Embed" ProgID="CorelDraw.Graphic.17" ShapeID="_x0000_i1025" DrawAspect="Content" ObjectID="_1684647517" r:id="rId2"/>
      </w:object>
    </w:r>
    <w:r>
      <w:tab/>
    </w:r>
    <w:r>
      <w:tab/>
    </w:r>
    <w:r>
      <w:tab/>
    </w:r>
    <w:r w:rsidR="00F53E31">
      <w:rPr>
        <w:rFonts w:ascii="Times New Roman" w:hAnsi="Times New Roman"/>
        <w:i/>
        <w:color w:val="C0504D"/>
        <w:sz w:val="24"/>
      </w:rPr>
      <w:t>Załącznik nr 3 do SIWZ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759" w:rsidRPr="00EE67C5" w:rsidRDefault="00537759" w:rsidP="00EE67C5">
    <w:pPr>
      <w:tabs>
        <w:tab w:val="left" w:pos="2197"/>
        <w:tab w:val="left" w:pos="3124"/>
        <w:tab w:val="right" w:pos="9923"/>
      </w:tabs>
      <w:rPr>
        <w:rFonts w:ascii="Times New Roman" w:hAnsi="Times New Roman"/>
        <w:sz w:val="16"/>
        <w:szCs w:val="16"/>
        <w:lang w:val="en-US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63360" behindDoc="0" locked="0" layoutInCell="1" allowOverlap="1" wp14:anchorId="001A6649" wp14:editId="0FD29BBF">
              <wp:simplePos x="0" y="0"/>
              <wp:positionH relativeFrom="column">
                <wp:posOffset>-1905</wp:posOffset>
              </wp:positionH>
              <wp:positionV relativeFrom="paragraph">
                <wp:posOffset>512444</wp:posOffset>
              </wp:positionV>
              <wp:extent cx="6281420" cy="0"/>
              <wp:effectExtent l="0" t="0" r="24130" b="19050"/>
              <wp:wrapNone/>
              <wp:docPr id="5" name="Łącznik prostoliniowy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28142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ED1C24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5" o:spid="_x0000_s1026" style="position:absolute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15pt,40.35pt" to="494.45pt,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" strokecolor="#ed1c24">
              <o:lock v:ext="edit" shapetype="f"/>
            </v:line>
          </w:pict>
        </mc:Fallback>
      </mc:AlternateContent>
    </w:r>
    <w:r>
      <w:object w:dxaOrig="1972" w:dyaOrig="7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7" type="#_x0000_t75" style="width:98.5pt;height:36.85pt" o:ole="">
          <v:imagedata r:id="rId1" o:title=""/>
        </v:shape>
        <o:OLEObject Type="Embed" ProgID="CorelDraw.Graphic.17" ShapeID="_x0000_i1027" DrawAspect="Content" ObjectID="_1684647518" r:id="rId2"/>
      </w:object>
    </w:r>
    <w:r>
      <w:tab/>
    </w:r>
    <w:r>
      <w:tab/>
    </w:r>
    <w:r>
      <w:tab/>
    </w:r>
    <w:r>
      <w:rPr>
        <w:rFonts w:ascii="Times New Roman" w:hAnsi="Times New Roman"/>
        <w:i/>
        <w:color w:val="C0504D"/>
        <w:sz w:val="24"/>
      </w:rPr>
      <w:t>opis przedmiotu zamówienia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Num3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3)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380"/>
        </w:tabs>
        <w:ind w:left="380" w:hanging="360"/>
      </w:pPr>
    </w:lvl>
  </w:abstractNum>
  <w:abstractNum w:abstractNumId="2">
    <w:nsid w:val="0000000F"/>
    <w:multiLevelType w:val="multilevel"/>
    <w:tmpl w:val="841C8A4A"/>
    <w:name w:val="WWNum15"/>
    <w:lvl w:ilvl="0">
      <w:start w:val="10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858" w:hanging="432"/>
      </w:pPr>
      <w:rPr>
        <w:b w:val="0"/>
        <w:strike w:val="0"/>
        <w:dstrike w:val="0"/>
        <w:u w:val="none"/>
        <w:effect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1072" w:hanging="504"/>
      </w:pPr>
      <w:rPr>
        <w:b w:val="0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350" w:hanging="648"/>
      </w:pPr>
      <w:rPr>
        <w:rFonts w:ascii="Symbol" w:hAnsi="Symbol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>
    <w:nsid w:val="004E5E25"/>
    <w:multiLevelType w:val="hybridMultilevel"/>
    <w:tmpl w:val="12DA7FC4"/>
    <w:lvl w:ilvl="0" w:tplc="0415000F">
      <w:start w:val="1"/>
      <w:numFmt w:val="decimal"/>
      <w:lvlText w:val="%1."/>
      <w:lvlJc w:val="left"/>
      <w:pPr>
        <w:ind w:left="1854" w:hanging="360"/>
      </w:pPr>
    </w:lvl>
    <w:lvl w:ilvl="1" w:tplc="04150019" w:tentative="1">
      <w:start w:val="1"/>
      <w:numFmt w:val="lowerLetter"/>
      <w:lvlText w:val="%2."/>
      <w:lvlJc w:val="left"/>
      <w:pPr>
        <w:ind w:left="2574" w:hanging="360"/>
      </w:pPr>
    </w:lvl>
    <w:lvl w:ilvl="2" w:tplc="0415001B" w:tentative="1">
      <w:start w:val="1"/>
      <w:numFmt w:val="lowerRoman"/>
      <w:lvlText w:val="%3."/>
      <w:lvlJc w:val="right"/>
      <w:pPr>
        <w:ind w:left="3294" w:hanging="180"/>
      </w:pPr>
    </w:lvl>
    <w:lvl w:ilvl="3" w:tplc="0415000F" w:tentative="1">
      <w:start w:val="1"/>
      <w:numFmt w:val="decimal"/>
      <w:lvlText w:val="%4."/>
      <w:lvlJc w:val="left"/>
      <w:pPr>
        <w:ind w:left="4014" w:hanging="360"/>
      </w:pPr>
    </w:lvl>
    <w:lvl w:ilvl="4" w:tplc="04150019" w:tentative="1">
      <w:start w:val="1"/>
      <w:numFmt w:val="lowerLetter"/>
      <w:lvlText w:val="%5."/>
      <w:lvlJc w:val="left"/>
      <w:pPr>
        <w:ind w:left="4734" w:hanging="360"/>
      </w:pPr>
    </w:lvl>
    <w:lvl w:ilvl="5" w:tplc="0415001B" w:tentative="1">
      <w:start w:val="1"/>
      <w:numFmt w:val="lowerRoman"/>
      <w:lvlText w:val="%6."/>
      <w:lvlJc w:val="right"/>
      <w:pPr>
        <w:ind w:left="5454" w:hanging="180"/>
      </w:pPr>
    </w:lvl>
    <w:lvl w:ilvl="6" w:tplc="0415000F" w:tentative="1">
      <w:start w:val="1"/>
      <w:numFmt w:val="decimal"/>
      <w:lvlText w:val="%7."/>
      <w:lvlJc w:val="left"/>
      <w:pPr>
        <w:ind w:left="6174" w:hanging="360"/>
      </w:pPr>
    </w:lvl>
    <w:lvl w:ilvl="7" w:tplc="04150019" w:tentative="1">
      <w:start w:val="1"/>
      <w:numFmt w:val="lowerLetter"/>
      <w:lvlText w:val="%8."/>
      <w:lvlJc w:val="left"/>
      <w:pPr>
        <w:ind w:left="6894" w:hanging="360"/>
      </w:pPr>
    </w:lvl>
    <w:lvl w:ilvl="8" w:tplc="0415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>
    <w:nsid w:val="042A7E9E"/>
    <w:multiLevelType w:val="hybridMultilevel"/>
    <w:tmpl w:val="6BD67A20"/>
    <w:lvl w:ilvl="0" w:tplc="CDFE1046">
      <w:start w:val="1"/>
      <w:numFmt w:val="lowerLetter"/>
      <w:lvlText w:val="%1)"/>
      <w:lvlJc w:val="left"/>
      <w:pPr>
        <w:ind w:left="1713" w:hanging="360"/>
      </w:pPr>
    </w:lvl>
    <w:lvl w:ilvl="1" w:tplc="A660522E" w:tentative="1">
      <w:start w:val="1"/>
      <w:numFmt w:val="lowerLetter"/>
      <w:lvlText w:val="%2."/>
      <w:lvlJc w:val="left"/>
      <w:pPr>
        <w:ind w:left="2433" w:hanging="360"/>
      </w:pPr>
    </w:lvl>
    <w:lvl w:ilvl="2" w:tplc="3C0CF816" w:tentative="1">
      <w:start w:val="1"/>
      <w:numFmt w:val="lowerRoman"/>
      <w:lvlText w:val="%3."/>
      <w:lvlJc w:val="right"/>
      <w:pPr>
        <w:ind w:left="3153" w:hanging="180"/>
      </w:pPr>
    </w:lvl>
    <w:lvl w:ilvl="3" w:tplc="27126724" w:tentative="1">
      <w:start w:val="1"/>
      <w:numFmt w:val="decimal"/>
      <w:lvlText w:val="%4."/>
      <w:lvlJc w:val="left"/>
      <w:pPr>
        <w:ind w:left="3873" w:hanging="360"/>
      </w:pPr>
    </w:lvl>
    <w:lvl w:ilvl="4" w:tplc="2E608A18" w:tentative="1">
      <w:start w:val="1"/>
      <w:numFmt w:val="lowerLetter"/>
      <w:lvlText w:val="%5."/>
      <w:lvlJc w:val="left"/>
      <w:pPr>
        <w:ind w:left="4593" w:hanging="360"/>
      </w:pPr>
    </w:lvl>
    <w:lvl w:ilvl="5" w:tplc="49F6F86E" w:tentative="1">
      <w:start w:val="1"/>
      <w:numFmt w:val="lowerRoman"/>
      <w:lvlText w:val="%6."/>
      <w:lvlJc w:val="right"/>
      <w:pPr>
        <w:ind w:left="5313" w:hanging="180"/>
      </w:pPr>
    </w:lvl>
    <w:lvl w:ilvl="6" w:tplc="4E34B618" w:tentative="1">
      <w:start w:val="1"/>
      <w:numFmt w:val="decimal"/>
      <w:lvlText w:val="%7."/>
      <w:lvlJc w:val="left"/>
      <w:pPr>
        <w:ind w:left="6033" w:hanging="360"/>
      </w:pPr>
    </w:lvl>
    <w:lvl w:ilvl="7" w:tplc="68A86770" w:tentative="1">
      <w:start w:val="1"/>
      <w:numFmt w:val="lowerLetter"/>
      <w:lvlText w:val="%8."/>
      <w:lvlJc w:val="left"/>
      <w:pPr>
        <w:ind w:left="6753" w:hanging="360"/>
      </w:pPr>
    </w:lvl>
    <w:lvl w:ilvl="8" w:tplc="9A14662C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5">
    <w:nsid w:val="04584C46"/>
    <w:multiLevelType w:val="hybridMultilevel"/>
    <w:tmpl w:val="8A6E034C"/>
    <w:lvl w:ilvl="0" w:tplc="04150017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E27B53"/>
    <w:multiLevelType w:val="hybridMultilevel"/>
    <w:tmpl w:val="1006FD34"/>
    <w:lvl w:ilvl="0" w:tplc="0415000F">
      <w:start w:val="1"/>
      <w:numFmt w:val="decimal"/>
      <w:lvlText w:val="%1."/>
      <w:lvlJc w:val="left"/>
      <w:pPr>
        <w:ind w:left="1211" w:hanging="360"/>
      </w:pPr>
      <w:rPr>
        <w:b w:val="0"/>
      </w:rPr>
    </w:lvl>
    <w:lvl w:ilvl="1" w:tplc="04150017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5C62A2D"/>
    <w:multiLevelType w:val="hybridMultilevel"/>
    <w:tmpl w:val="811229E0"/>
    <w:lvl w:ilvl="0" w:tplc="8FE00F60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19">
      <w:start w:val="1"/>
      <w:numFmt w:val="decimal"/>
      <w:lvlText w:val="%2)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60112D2"/>
    <w:multiLevelType w:val="hybridMultilevel"/>
    <w:tmpl w:val="30D83966"/>
    <w:lvl w:ilvl="0" w:tplc="8FE00F60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440" w:hanging="360"/>
      </w:pPr>
    </w:lvl>
    <w:lvl w:ilvl="2" w:tplc="819479FA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5C16BB"/>
    <w:multiLevelType w:val="hybridMultilevel"/>
    <w:tmpl w:val="7562C86A"/>
    <w:lvl w:ilvl="0" w:tplc="EACE867E">
      <w:start w:val="1"/>
      <w:numFmt w:val="bullet"/>
      <w:lvlText w:val=""/>
      <w:lvlJc w:val="left"/>
      <w:pPr>
        <w:ind w:left="1509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229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949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669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389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109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829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549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269" w:hanging="360"/>
      </w:pPr>
      <w:rPr>
        <w:rFonts w:ascii="Wingdings" w:hAnsi="Wingdings" w:hint="default"/>
      </w:rPr>
    </w:lvl>
  </w:abstractNum>
  <w:abstractNum w:abstractNumId="10">
    <w:nsid w:val="0BCB1032"/>
    <w:multiLevelType w:val="hybridMultilevel"/>
    <w:tmpl w:val="57CA4B12"/>
    <w:lvl w:ilvl="0" w:tplc="04150001">
      <w:start w:val="1"/>
      <w:numFmt w:val="lowerLetter"/>
      <w:lvlText w:val="%1)"/>
      <w:lvlJc w:val="left"/>
      <w:pPr>
        <w:ind w:left="1069" w:hanging="360"/>
      </w:pPr>
    </w:lvl>
    <w:lvl w:ilvl="1" w:tplc="04150003" w:tentative="1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0CD508BC"/>
    <w:multiLevelType w:val="multilevel"/>
    <w:tmpl w:val="95EAAB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0FF25BE9"/>
    <w:multiLevelType w:val="hybridMultilevel"/>
    <w:tmpl w:val="47B8DF14"/>
    <w:lvl w:ilvl="0" w:tplc="38487F8C">
      <w:start w:val="1"/>
      <w:numFmt w:val="lowerLetter"/>
      <w:lvlText w:val="%1)"/>
      <w:lvlJc w:val="left"/>
      <w:pPr>
        <w:ind w:left="720" w:hanging="360"/>
      </w:pPr>
    </w:lvl>
    <w:lvl w:ilvl="1" w:tplc="90602A0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CCC390C">
      <w:start w:val="27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970F3EE" w:tentative="1">
      <w:start w:val="1"/>
      <w:numFmt w:val="decimal"/>
      <w:lvlText w:val="%4."/>
      <w:lvlJc w:val="left"/>
      <w:pPr>
        <w:ind w:left="2880" w:hanging="360"/>
      </w:pPr>
    </w:lvl>
    <w:lvl w:ilvl="4" w:tplc="BD225EDC" w:tentative="1">
      <w:start w:val="1"/>
      <w:numFmt w:val="lowerLetter"/>
      <w:lvlText w:val="%5."/>
      <w:lvlJc w:val="left"/>
      <w:pPr>
        <w:ind w:left="3600" w:hanging="360"/>
      </w:pPr>
    </w:lvl>
    <w:lvl w:ilvl="5" w:tplc="A8EA9662" w:tentative="1">
      <w:start w:val="1"/>
      <w:numFmt w:val="lowerRoman"/>
      <w:lvlText w:val="%6."/>
      <w:lvlJc w:val="right"/>
      <w:pPr>
        <w:ind w:left="4320" w:hanging="180"/>
      </w:pPr>
    </w:lvl>
    <w:lvl w:ilvl="6" w:tplc="D46CBB90" w:tentative="1">
      <w:start w:val="1"/>
      <w:numFmt w:val="decimal"/>
      <w:lvlText w:val="%7."/>
      <w:lvlJc w:val="left"/>
      <w:pPr>
        <w:ind w:left="5040" w:hanging="360"/>
      </w:pPr>
    </w:lvl>
    <w:lvl w:ilvl="7" w:tplc="046ACBE4" w:tentative="1">
      <w:start w:val="1"/>
      <w:numFmt w:val="lowerLetter"/>
      <w:lvlText w:val="%8."/>
      <w:lvlJc w:val="left"/>
      <w:pPr>
        <w:ind w:left="5760" w:hanging="360"/>
      </w:pPr>
    </w:lvl>
    <w:lvl w:ilvl="8" w:tplc="808847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08F00C2"/>
    <w:multiLevelType w:val="hybridMultilevel"/>
    <w:tmpl w:val="8294EDE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01" w:tentative="1">
      <w:start w:val="1"/>
      <w:numFmt w:val="lowerLetter"/>
      <w:lvlText w:val="%2."/>
      <w:lvlJc w:val="left"/>
      <w:pPr>
        <w:ind w:left="2160" w:hanging="360"/>
      </w:pPr>
    </w:lvl>
    <w:lvl w:ilvl="2" w:tplc="88886248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2CD64EB"/>
    <w:multiLevelType w:val="hybridMultilevel"/>
    <w:tmpl w:val="D9A890B8"/>
    <w:lvl w:ilvl="0" w:tplc="04150017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>
    <w:nsid w:val="14D14411"/>
    <w:multiLevelType w:val="hybridMultilevel"/>
    <w:tmpl w:val="5094A9BE"/>
    <w:lvl w:ilvl="0" w:tplc="04150017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88696F"/>
    <w:multiLevelType w:val="hybridMultilevel"/>
    <w:tmpl w:val="58063BFE"/>
    <w:lvl w:ilvl="0" w:tplc="5ED45C7A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8D7174D"/>
    <w:multiLevelType w:val="hybridMultilevel"/>
    <w:tmpl w:val="507069B0"/>
    <w:lvl w:ilvl="0" w:tplc="0415000F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8">
    <w:nsid w:val="199E696D"/>
    <w:multiLevelType w:val="hybridMultilevel"/>
    <w:tmpl w:val="B3B23072"/>
    <w:lvl w:ilvl="0" w:tplc="04150001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150003">
      <w:start w:val="1"/>
      <w:numFmt w:val="lowerLetter"/>
      <w:lvlText w:val="%2."/>
      <w:lvlJc w:val="left"/>
      <w:pPr>
        <w:ind w:left="1789" w:hanging="360"/>
      </w:pPr>
    </w:lvl>
    <w:lvl w:ilvl="2" w:tplc="04150005" w:tentative="1">
      <w:start w:val="1"/>
      <w:numFmt w:val="lowerRoman"/>
      <w:lvlText w:val="%3."/>
      <w:lvlJc w:val="right"/>
      <w:pPr>
        <w:ind w:left="2509" w:hanging="180"/>
      </w:pPr>
    </w:lvl>
    <w:lvl w:ilvl="3" w:tplc="04150001" w:tentative="1">
      <w:start w:val="1"/>
      <w:numFmt w:val="decimal"/>
      <w:lvlText w:val="%4."/>
      <w:lvlJc w:val="left"/>
      <w:pPr>
        <w:ind w:left="3229" w:hanging="360"/>
      </w:pPr>
    </w:lvl>
    <w:lvl w:ilvl="4" w:tplc="04150003" w:tentative="1">
      <w:start w:val="1"/>
      <w:numFmt w:val="lowerLetter"/>
      <w:lvlText w:val="%5."/>
      <w:lvlJc w:val="left"/>
      <w:pPr>
        <w:ind w:left="3949" w:hanging="360"/>
      </w:pPr>
    </w:lvl>
    <w:lvl w:ilvl="5" w:tplc="04150005" w:tentative="1">
      <w:start w:val="1"/>
      <w:numFmt w:val="lowerRoman"/>
      <w:lvlText w:val="%6."/>
      <w:lvlJc w:val="right"/>
      <w:pPr>
        <w:ind w:left="4669" w:hanging="180"/>
      </w:pPr>
    </w:lvl>
    <w:lvl w:ilvl="6" w:tplc="04150001" w:tentative="1">
      <w:start w:val="1"/>
      <w:numFmt w:val="decimal"/>
      <w:lvlText w:val="%7."/>
      <w:lvlJc w:val="left"/>
      <w:pPr>
        <w:ind w:left="5389" w:hanging="360"/>
      </w:pPr>
    </w:lvl>
    <w:lvl w:ilvl="7" w:tplc="04150003" w:tentative="1">
      <w:start w:val="1"/>
      <w:numFmt w:val="lowerLetter"/>
      <w:lvlText w:val="%8."/>
      <w:lvlJc w:val="left"/>
      <w:pPr>
        <w:ind w:left="6109" w:hanging="360"/>
      </w:pPr>
    </w:lvl>
    <w:lvl w:ilvl="8" w:tplc="0415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C04000C"/>
    <w:multiLevelType w:val="hybridMultilevel"/>
    <w:tmpl w:val="0AD4B0F8"/>
    <w:lvl w:ilvl="0" w:tplc="8FE00F60">
      <w:start w:val="1"/>
      <w:numFmt w:val="decimal"/>
      <w:lvlText w:val="%1.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1FD61431"/>
    <w:multiLevelType w:val="multilevel"/>
    <w:tmpl w:val="1F80FDAA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206506CA"/>
    <w:multiLevelType w:val="hybridMultilevel"/>
    <w:tmpl w:val="92A6529A"/>
    <w:lvl w:ilvl="0" w:tplc="FFFFFFFF">
      <w:start w:val="1"/>
      <w:numFmt w:val="decimal"/>
      <w:lvlText w:val="%1."/>
      <w:lvlJc w:val="left"/>
      <w:pPr>
        <w:ind w:left="873" w:hanging="360"/>
      </w:pPr>
    </w:lvl>
    <w:lvl w:ilvl="1" w:tplc="FFFFFFFF" w:tentative="1">
      <w:start w:val="1"/>
      <w:numFmt w:val="lowerLetter"/>
      <w:lvlText w:val="%2."/>
      <w:lvlJc w:val="left"/>
      <w:pPr>
        <w:ind w:left="1593" w:hanging="360"/>
      </w:pPr>
    </w:lvl>
    <w:lvl w:ilvl="2" w:tplc="04150017" w:tentative="1">
      <w:start w:val="1"/>
      <w:numFmt w:val="lowerRoman"/>
      <w:lvlText w:val="%3."/>
      <w:lvlJc w:val="right"/>
      <w:pPr>
        <w:ind w:left="2313" w:hanging="180"/>
      </w:pPr>
    </w:lvl>
    <w:lvl w:ilvl="3" w:tplc="FFFFFFFF" w:tentative="1">
      <w:start w:val="1"/>
      <w:numFmt w:val="decimal"/>
      <w:lvlText w:val="%4."/>
      <w:lvlJc w:val="left"/>
      <w:pPr>
        <w:ind w:left="3033" w:hanging="360"/>
      </w:pPr>
    </w:lvl>
    <w:lvl w:ilvl="4" w:tplc="FFFFFFFF" w:tentative="1">
      <w:start w:val="1"/>
      <w:numFmt w:val="lowerLetter"/>
      <w:lvlText w:val="%5."/>
      <w:lvlJc w:val="left"/>
      <w:pPr>
        <w:ind w:left="3753" w:hanging="360"/>
      </w:pPr>
    </w:lvl>
    <w:lvl w:ilvl="5" w:tplc="FFFFFFFF" w:tentative="1">
      <w:start w:val="1"/>
      <w:numFmt w:val="lowerRoman"/>
      <w:lvlText w:val="%6."/>
      <w:lvlJc w:val="right"/>
      <w:pPr>
        <w:ind w:left="4473" w:hanging="180"/>
      </w:pPr>
    </w:lvl>
    <w:lvl w:ilvl="6" w:tplc="FFFFFFFF" w:tentative="1">
      <w:start w:val="1"/>
      <w:numFmt w:val="decimal"/>
      <w:lvlText w:val="%7."/>
      <w:lvlJc w:val="left"/>
      <w:pPr>
        <w:ind w:left="5193" w:hanging="360"/>
      </w:pPr>
    </w:lvl>
    <w:lvl w:ilvl="7" w:tplc="FFFFFFFF" w:tentative="1">
      <w:start w:val="1"/>
      <w:numFmt w:val="lowerLetter"/>
      <w:lvlText w:val="%8."/>
      <w:lvlJc w:val="left"/>
      <w:pPr>
        <w:ind w:left="5913" w:hanging="360"/>
      </w:pPr>
    </w:lvl>
    <w:lvl w:ilvl="8" w:tplc="FFFFFFFF" w:tentative="1">
      <w:start w:val="1"/>
      <w:numFmt w:val="lowerRoman"/>
      <w:lvlText w:val="%9."/>
      <w:lvlJc w:val="right"/>
      <w:pPr>
        <w:ind w:left="6633" w:hanging="180"/>
      </w:pPr>
    </w:lvl>
  </w:abstractNum>
  <w:abstractNum w:abstractNumId="22">
    <w:nsid w:val="20E9376D"/>
    <w:multiLevelType w:val="hybridMultilevel"/>
    <w:tmpl w:val="4244BA14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22F55690"/>
    <w:multiLevelType w:val="multilevel"/>
    <w:tmpl w:val="79482068"/>
    <w:lvl w:ilvl="0">
      <w:start w:val="9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2348294A"/>
    <w:multiLevelType w:val="multilevel"/>
    <w:tmpl w:val="0415001F"/>
    <w:styleLink w:val="Styl1"/>
    <w:lvl w:ilvl="0">
      <w:start w:val="3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239F355B"/>
    <w:multiLevelType w:val="hybridMultilevel"/>
    <w:tmpl w:val="2F5070C2"/>
    <w:lvl w:ilvl="0" w:tplc="095A0FA2">
      <w:start w:val="1"/>
      <w:numFmt w:val="lowerLetter"/>
      <w:lvlText w:val="%1)"/>
      <w:lvlJc w:val="left"/>
      <w:pPr>
        <w:ind w:left="1069" w:hanging="360"/>
      </w:pPr>
    </w:lvl>
    <w:lvl w:ilvl="1" w:tplc="3174A892">
      <w:start w:val="1"/>
      <w:numFmt w:val="lowerLetter"/>
      <w:lvlText w:val="%2."/>
      <w:lvlJc w:val="left"/>
      <w:pPr>
        <w:ind w:left="1789" w:hanging="360"/>
      </w:pPr>
    </w:lvl>
    <w:lvl w:ilvl="2" w:tplc="5706157E">
      <w:start w:val="1"/>
      <w:numFmt w:val="lowerRoman"/>
      <w:lvlText w:val="%3."/>
      <w:lvlJc w:val="right"/>
      <w:pPr>
        <w:ind w:left="2509" w:hanging="180"/>
      </w:pPr>
    </w:lvl>
    <w:lvl w:ilvl="3" w:tplc="E4E8225E" w:tentative="1">
      <w:start w:val="1"/>
      <w:numFmt w:val="decimal"/>
      <w:lvlText w:val="%4."/>
      <w:lvlJc w:val="left"/>
      <w:pPr>
        <w:ind w:left="3229" w:hanging="360"/>
      </w:pPr>
    </w:lvl>
    <w:lvl w:ilvl="4" w:tplc="EA707DCC" w:tentative="1">
      <w:start w:val="1"/>
      <w:numFmt w:val="lowerLetter"/>
      <w:lvlText w:val="%5."/>
      <w:lvlJc w:val="left"/>
      <w:pPr>
        <w:ind w:left="3949" w:hanging="360"/>
      </w:pPr>
    </w:lvl>
    <w:lvl w:ilvl="5" w:tplc="6FA0B7A4" w:tentative="1">
      <w:start w:val="1"/>
      <w:numFmt w:val="lowerRoman"/>
      <w:lvlText w:val="%6."/>
      <w:lvlJc w:val="right"/>
      <w:pPr>
        <w:ind w:left="4669" w:hanging="180"/>
      </w:pPr>
    </w:lvl>
    <w:lvl w:ilvl="6" w:tplc="B4769744" w:tentative="1">
      <w:start w:val="1"/>
      <w:numFmt w:val="decimal"/>
      <w:lvlText w:val="%7."/>
      <w:lvlJc w:val="left"/>
      <w:pPr>
        <w:ind w:left="5389" w:hanging="360"/>
      </w:pPr>
    </w:lvl>
    <w:lvl w:ilvl="7" w:tplc="9328FA32" w:tentative="1">
      <w:start w:val="1"/>
      <w:numFmt w:val="lowerLetter"/>
      <w:lvlText w:val="%8."/>
      <w:lvlJc w:val="left"/>
      <w:pPr>
        <w:ind w:left="6109" w:hanging="360"/>
      </w:pPr>
    </w:lvl>
    <w:lvl w:ilvl="8" w:tplc="E20A2DCA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241A4330"/>
    <w:multiLevelType w:val="hybridMultilevel"/>
    <w:tmpl w:val="0400DC04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27260C3D"/>
    <w:multiLevelType w:val="multilevel"/>
    <w:tmpl w:val="95845526"/>
    <w:styleLink w:val="Styl3"/>
    <w:lvl w:ilvl="0">
      <w:start w:val="3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decimal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bullet"/>
      <w:lvlText w:val=""/>
      <w:lvlJc w:val="left"/>
      <w:pPr>
        <w:ind w:left="2350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29BA76B7"/>
    <w:multiLevelType w:val="hybridMultilevel"/>
    <w:tmpl w:val="739C946C"/>
    <w:lvl w:ilvl="0" w:tplc="2EB066E6">
      <w:start w:val="16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E90C06F6" w:tentative="1">
      <w:start w:val="1"/>
      <w:numFmt w:val="lowerLetter"/>
      <w:lvlText w:val="%2."/>
      <w:lvlJc w:val="left"/>
      <w:pPr>
        <w:ind w:left="1440" w:hanging="360"/>
      </w:pPr>
    </w:lvl>
    <w:lvl w:ilvl="2" w:tplc="4F68D3D8" w:tentative="1">
      <w:start w:val="1"/>
      <w:numFmt w:val="lowerRoman"/>
      <w:lvlText w:val="%3."/>
      <w:lvlJc w:val="right"/>
      <w:pPr>
        <w:ind w:left="2160" w:hanging="180"/>
      </w:pPr>
    </w:lvl>
    <w:lvl w:ilvl="3" w:tplc="8A461078" w:tentative="1">
      <w:start w:val="1"/>
      <w:numFmt w:val="decimal"/>
      <w:lvlText w:val="%4."/>
      <w:lvlJc w:val="left"/>
      <w:pPr>
        <w:ind w:left="2880" w:hanging="360"/>
      </w:pPr>
    </w:lvl>
    <w:lvl w:ilvl="4" w:tplc="43AEF44C" w:tentative="1">
      <w:start w:val="1"/>
      <w:numFmt w:val="lowerLetter"/>
      <w:lvlText w:val="%5."/>
      <w:lvlJc w:val="left"/>
      <w:pPr>
        <w:ind w:left="3600" w:hanging="360"/>
      </w:pPr>
    </w:lvl>
    <w:lvl w:ilvl="5" w:tplc="87E60E86" w:tentative="1">
      <w:start w:val="1"/>
      <w:numFmt w:val="lowerRoman"/>
      <w:lvlText w:val="%6."/>
      <w:lvlJc w:val="right"/>
      <w:pPr>
        <w:ind w:left="4320" w:hanging="180"/>
      </w:pPr>
    </w:lvl>
    <w:lvl w:ilvl="6" w:tplc="7DEE865C" w:tentative="1">
      <w:start w:val="1"/>
      <w:numFmt w:val="decimal"/>
      <w:lvlText w:val="%7."/>
      <w:lvlJc w:val="left"/>
      <w:pPr>
        <w:ind w:left="5040" w:hanging="360"/>
      </w:pPr>
    </w:lvl>
    <w:lvl w:ilvl="7" w:tplc="1B5AA40E" w:tentative="1">
      <w:start w:val="1"/>
      <w:numFmt w:val="lowerLetter"/>
      <w:lvlText w:val="%8."/>
      <w:lvlJc w:val="left"/>
      <w:pPr>
        <w:ind w:left="5760" w:hanging="360"/>
      </w:pPr>
    </w:lvl>
    <w:lvl w:ilvl="8" w:tplc="5082E11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42F2B88"/>
    <w:multiLevelType w:val="hybridMultilevel"/>
    <w:tmpl w:val="8916A16A"/>
    <w:lvl w:ilvl="0" w:tplc="F40C1552">
      <w:start w:val="12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4427FFD"/>
    <w:multiLevelType w:val="multilevel"/>
    <w:tmpl w:val="0415001F"/>
    <w:numStyleLink w:val="Styl2"/>
  </w:abstractNum>
  <w:abstractNum w:abstractNumId="31">
    <w:nsid w:val="39313D1D"/>
    <w:multiLevelType w:val="hybridMultilevel"/>
    <w:tmpl w:val="111A88A6"/>
    <w:lvl w:ilvl="0" w:tplc="DD0CBED6">
      <w:start w:val="1"/>
      <w:numFmt w:val="lowerLetter"/>
      <w:lvlText w:val="%1)"/>
      <w:lvlJc w:val="left"/>
      <w:pPr>
        <w:ind w:left="720" w:hanging="360"/>
      </w:pPr>
    </w:lvl>
    <w:lvl w:ilvl="1" w:tplc="A33CB34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2A611A4">
      <w:start w:val="1"/>
      <w:numFmt w:val="lowerRoman"/>
      <w:lvlText w:val="%3."/>
      <w:lvlJc w:val="right"/>
      <w:pPr>
        <w:ind w:left="2160" w:hanging="180"/>
      </w:pPr>
    </w:lvl>
    <w:lvl w:ilvl="3" w:tplc="151AC734" w:tentative="1">
      <w:start w:val="1"/>
      <w:numFmt w:val="decimal"/>
      <w:lvlText w:val="%4."/>
      <w:lvlJc w:val="left"/>
      <w:pPr>
        <w:ind w:left="2880" w:hanging="360"/>
      </w:pPr>
    </w:lvl>
    <w:lvl w:ilvl="4" w:tplc="A02C2E42" w:tentative="1">
      <w:start w:val="1"/>
      <w:numFmt w:val="lowerLetter"/>
      <w:lvlText w:val="%5."/>
      <w:lvlJc w:val="left"/>
      <w:pPr>
        <w:ind w:left="3600" w:hanging="360"/>
      </w:pPr>
    </w:lvl>
    <w:lvl w:ilvl="5" w:tplc="2224209E" w:tentative="1">
      <w:start w:val="1"/>
      <w:numFmt w:val="lowerRoman"/>
      <w:lvlText w:val="%6."/>
      <w:lvlJc w:val="right"/>
      <w:pPr>
        <w:ind w:left="4320" w:hanging="180"/>
      </w:pPr>
    </w:lvl>
    <w:lvl w:ilvl="6" w:tplc="D2940802" w:tentative="1">
      <w:start w:val="1"/>
      <w:numFmt w:val="decimal"/>
      <w:lvlText w:val="%7."/>
      <w:lvlJc w:val="left"/>
      <w:pPr>
        <w:ind w:left="5040" w:hanging="360"/>
      </w:pPr>
    </w:lvl>
    <w:lvl w:ilvl="7" w:tplc="6F78B2AE" w:tentative="1">
      <w:start w:val="1"/>
      <w:numFmt w:val="lowerLetter"/>
      <w:lvlText w:val="%8."/>
      <w:lvlJc w:val="left"/>
      <w:pPr>
        <w:ind w:left="5760" w:hanging="360"/>
      </w:pPr>
    </w:lvl>
    <w:lvl w:ilvl="8" w:tplc="46B62F8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ADB2372"/>
    <w:multiLevelType w:val="hybridMultilevel"/>
    <w:tmpl w:val="48C653AA"/>
    <w:lvl w:ilvl="0" w:tplc="04150017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5000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3B9461B2"/>
    <w:multiLevelType w:val="hybridMultilevel"/>
    <w:tmpl w:val="08B69CAC"/>
    <w:lvl w:ilvl="0" w:tplc="BAA841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41FA5E54"/>
    <w:multiLevelType w:val="hybridMultilevel"/>
    <w:tmpl w:val="C04CBC9E"/>
    <w:lvl w:ilvl="0" w:tplc="D076D684">
      <w:start w:val="1"/>
      <w:numFmt w:val="lowerLetter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5">
    <w:nsid w:val="45EC3506"/>
    <w:multiLevelType w:val="hybridMultilevel"/>
    <w:tmpl w:val="39B8A09A"/>
    <w:lvl w:ilvl="0" w:tplc="04150017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46AD29BB"/>
    <w:multiLevelType w:val="hybridMultilevel"/>
    <w:tmpl w:val="AEF6C664"/>
    <w:lvl w:ilvl="0" w:tplc="0415000F">
      <w:start w:val="1"/>
      <w:numFmt w:val="decimal"/>
      <w:lvlText w:val="%1."/>
      <w:lvlJc w:val="left"/>
      <w:pPr>
        <w:ind w:left="149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216" w:hanging="360"/>
      </w:pPr>
    </w:lvl>
    <w:lvl w:ilvl="2" w:tplc="0415001B" w:tentative="1">
      <w:start w:val="1"/>
      <w:numFmt w:val="lowerRoman"/>
      <w:lvlText w:val="%3."/>
      <w:lvlJc w:val="right"/>
      <w:pPr>
        <w:ind w:left="2936" w:hanging="180"/>
      </w:pPr>
    </w:lvl>
    <w:lvl w:ilvl="3" w:tplc="0415000F" w:tentative="1">
      <w:start w:val="1"/>
      <w:numFmt w:val="decimal"/>
      <w:lvlText w:val="%4."/>
      <w:lvlJc w:val="left"/>
      <w:pPr>
        <w:ind w:left="3656" w:hanging="360"/>
      </w:pPr>
    </w:lvl>
    <w:lvl w:ilvl="4" w:tplc="04150019" w:tentative="1">
      <w:start w:val="1"/>
      <w:numFmt w:val="lowerLetter"/>
      <w:lvlText w:val="%5."/>
      <w:lvlJc w:val="left"/>
      <w:pPr>
        <w:ind w:left="4376" w:hanging="360"/>
      </w:pPr>
    </w:lvl>
    <w:lvl w:ilvl="5" w:tplc="0415001B" w:tentative="1">
      <w:start w:val="1"/>
      <w:numFmt w:val="lowerRoman"/>
      <w:lvlText w:val="%6."/>
      <w:lvlJc w:val="right"/>
      <w:pPr>
        <w:ind w:left="5096" w:hanging="180"/>
      </w:pPr>
    </w:lvl>
    <w:lvl w:ilvl="6" w:tplc="0415000F" w:tentative="1">
      <w:start w:val="1"/>
      <w:numFmt w:val="decimal"/>
      <w:lvlText w:val="%7."/>
      <w:lvlJc w:val="left"/>
      <w:pPr>
        <w:ind w:left="5816" w:hanging="360"/>
      </w:pPr>
    </w:lvl>
    <w:lvl w:ilvl="7" w:tplc="04150019" w:tentative="1">
      <w:start w:val="1"/>
      <w:numFmt w:val="lowerLetter"/>
      <w:lvlText w:val="%8."/>
      <w:lvlJc w:val="left"/>
      <w:pPr>
        <w:ind w:left="6536" w:hanging="360"/>
      </w:pPr>
    </w:lvl>
    <w:lvl w:ilvl="8" w:tplc="0415001B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37">
    <w:nsid w:val="48260D57"/>
    <w:multiLevelType w:val="hybridMultilevel"/>
    <w:tmpl w:val="92AA1268"/>
    <w:lvl w:ilvl="0" w:tplc="8DDC9F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B3B67D7"/>
    <w:multiLevelType w:val="multilevel"/>
    <w:tmpl w:val="0415001F"/>
    <w:styleLink w:val="Styl2"/>
    <w:lvl w:ilvl="0">
      <w:start w:val="3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>
    <w:nsid w:val="4C714D63"/>
    <w:multiLevelType w:val="hybridMultilevel"/>
    <w:tmpl w:val="1FBA97F8"/>
    <w:lvl w:ilvl="0" w:tplc="3DDEEF4A">
      <w:start w:val="1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A524FCD8" w:tentative="1">
      <w:start w:val="1"/>
      <w:numFmt w:val="lowerLetter"/>
      <w:lvlText w:val="%2."/>
      <w:lvlJc w:val="left"/>
      <w:pPr>
        <w:ind w:left="1440" w:hanging="360"/>
      </w:pPr>
    </w:lvl>
    <w:lvl w:ilvl="2" w:tplc="875AF532" w:tentative="1">
      <w:start w:val="1"/>
      <w:numFmt w:val="lowerRoman"/>
      <w:lvlText w:val="%3."/>
      <w:lvlJc w:val="right"/>
      <w:pPr>
        <w:ind w:left="2160" w:hanging="180"/>
      </w:pPr>
    </w:lvl>
    <w:lvl w:ilvl="3" w:tplc="3F2E48CE" w:tentative="1">
      <w:start w:val="1"/>
      <w:numFmt w:val="decimal"/>
      <w:lvlText w:val="%4."/>
      <w:lvlJc w:val="left"/>
      <w:pPr>
        <w:ind w:left="2880" w:hanging="360"/>
      </w:pPr>
    </w:lvl>
    <w:lvl w:ilvl="4" w:tplc="8DF4497C" w:tentative="1">
      <w:start w:val="1"/>
      <w:numFmt w:val="lowerLetter"/>
      <w:lvlText w:val="%5."/>
      <w:lvlJc w:val="left"/>
      <w:pPr>
        <w:ind w:left="3600" w:hanging="360"/>
      </w:pPr>
    </w:lvl>
    <w:lvl w:ilvl="5" w:tplc="9D705100" w:tentative="1">
      <w:start w:val="1"/>
      <w:numFmt w:val="lowerRoman"/>
      <w:lvlText w:val="%6."/>
      <w:lvlJc w:val="right"/>
      <w:pPr>
        <w:ind w:left="4320" w:hanging="180"/>
      </w:pPr>
    </w:lvl>
    <w:lvl w:ilvl="6" w:tplc="F5204CCC" w:tentative="1">
      <w:start w:val="1"/>
      <w:numFmt w:val="decimal"/>
      <w:lvlText w:val="%7."/>
      <w:lvlJc w:val="left"/>
      <w:pPr>
        <w:ind w:left="5040" w:hanging="360"/>
      </w:pPr>
    </w:lvl>
    <w:lvl w:ilvl="7" w:tplc="A52AD182" w:tentative="1">
      <w:start w:val="1"/>
      <w:numFmt w:val="lowerLetter"/>
      <w:lvlText w:val="%8."/>
      <w:lvlJc w:val="left"/>
      <w:pPr>
        <w:ind w:left="5760" w:hanging="360"/>
      </w:pPr>
    </w:lvl>
    <w:lvl w:ilvl="8" w:tplc="01DA7FA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D075A7D"/>
    <w:multiLevelType w:val="hybridMultilevel"/>
    <w:tmpl w:val="E52428BA"/>
    <w:lvl w:ilvl="0" w:tplc="AF5850F8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0B86B33"/>
    <w:multiLevelType w:val="hybridMultilevel"/>
    <w:tmpl w:val="B9FC8500"/>
    <w:lvl w:ilvl="0" w:tplc="04150017">
      <w:start w:val="1"/>
      <w:numFmt w:val="decimal"/>
      <w:lvlText w:val="%1."/>
      <w:lvlJc w:val="left"/>
      <w:pPr>
        <w:ind w:left="654" w:hanging="360"/>
      </w:pPr>
      <w:rPr>
        <w:b w:val="0"/>
      </w:rPr>
    </w:lvl>
    <w:lvl w:ilvl="1" w:tplc="B7BC3B70">
      <w:start w:val="1"/>
      <w:numFmt w:val="lowerLetter"/>
      <w:lvlText w:val="%2)"/>
      <w:lvlJc w:val="left"/>
      <w:pPr>
        <w:ind w:left="1374" w:hanging="360"/>
      </w:pPr>
      <w:rPr>
        <w:rFonts w:ascii="Times New Roman" w:eastAsia="Times New Roman" w:hAnsi="Times New Roman" w:cs="Times New Roman"/>
        <w:b w:val="0"/>
        <w:strike w:val="0"/>
      </w:rPr>
    </w:lvl>
    <w:lvl w:ilvl="2" w:tplc="0415001B">
      <w:start w:val="1"/>
      <w:numFmt w:val="lowerRoman"/>
      <w:lvlText w:val="%3."/>
      <w:lvlJc w:val="right"/>
      <w:pPr>
        <w:ind w:left="2094" w:hanging="180"/>
      </w:pPr>
    </w:lvl>
    <w:lvl w:ilvl="3" w:tplc="0415000F" w:tentative="1">
      <w:start w:val="1"/>
      <w:numFmt w:val="decimal"/>
      <w:lvlText w:val="%4."/>
      <w:lvlJc w:val="left"/>
      <w:pPr>
        <w:ind w:left="2814" w:hanging="360"/>
      </w:pPr>
    </w:lvl>
    <w:lvl w:ilvl="4" w:tplc="04150019" w:tentative="1">
      <w:start w:val="1"/>
      <w:numFmt w:val="lowerLetter"/>
      <w:lvlText w:val="%5."/>
      <w:lvlJc w:val="left"/>
      <w:pPr>
        <w:ind w:left="3534" w:hanging="360"/>
      </w:pPr>
    </w:lvl>
    <w:lvl w:ilvl="5" w:tplc="0415001B" w:tentative="1">
      <w:start w:val="1"/>
      <w:numFmt w:val="lowerRoman"/>
      <w:lvlText w:val="%6."/>
      <w:lvlJc w:val="right"/>
      <w:pPr>
        <w:ind w:left="4254" w:hanging="180"/>
      </w:pPr>
    </w:lvl>
    <w:lvl w:ilvl="6" w:tplc="0415000F" w:tentative="1">
      <w:start w:val="1"/>
      <w:numFmt w:val="decimal"/>
      <w:lvlText w:val="%7."/>
      <w:lvlJc w:val="left"/>
      <w:pPr>
        <w:ind w:left="4974" w:hanging="360"/>
      </w:pPr>
    </w:lvl>
    <w:lvl w:ilvl="7" w:tplc="04150019" w:tentative="1">
      <w:start w:val="1"/>
      <w:numFmt w:val="lowerLetter"/>
      <w:lvlText w:val="%8."/>
      <w:lvlJc w:val="left"/>
      <w:pPr>
        <w:ind w:left="5694" w:hanging="360"/>
      </w:pPr>
    </w:lvl>
    <w:lvl w:ilvl="8" w:tplc="0415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42">
    <w:nsid w:val="50BB6DE5"/>
    <w:multiLevelType w:val="hybridMultilevel"/>
    <w:tmpl w:val="4594CAF4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2C0A494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363565A"/>
    <w:multiLevelType w:val="hybridMultilevel"/>
    <w:tmpl w:val="0BB09C88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</w:rPr>
    </w:lvl>
    <w:lvl w:ilvl="1" w:tplc="04150019">
      <w:start w:val="1"/>
      <w:numFmt w:val="decimal"/>
      <w:lvlText w:val="%2)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  <w:b w:val="0"/>
        <w:i w:val="0"/>
        <w:iCs/>
        <w:color w:val="auto"/>
        <w:sz w:val="22"/>
        <w:szCs w:val="22"/>
      </w:rPr>
    </w:lvl>
    <w:lvl w:ilvl="4" w:tplc="04150019">
      <w:start w:val="1"/>
      <w:numFmt w:val="decimal"/>
      <w:lvlText w:val="%5)"/>
      <w:lvlJc w:val="left"/>
      <w:pPr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39B1790"/>
    <w:multiLevelType w:val="hybridMultilevel"/>
    <w:tmpl w:val="E5DAA1B2"/>
    <w:lvl w:ilvl="0" w:tplc="8FE00F6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1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1996EB7A" w:tentative="1">
      <w:start w:val="1"/>
      <w:numFmt w:val="decimal"/>
      <w:lvlText w:val="%4."/>
      <w:lvlJc w:val="left"/>
      <w:pPr>
        <w:ind w:left="2880" w:hanging="360"/>
      </w:pPr>
    </w:lvl>
    <w:lvl w:ilvl="4" w:tplc="99223EBE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6F12D85"/>
    <w:multiLevelType w:val="hybridMultilevel"/>
    <w:tmpl w:val="0354FB84"/>
    <w:lvl w:ilvl="0" w:tplc="57C2011E">
      <w:start w:val="1"/>
      <w:numFmt w:val="lowerLetter"/>
      <w:lvlText w:val="%1)"/>
      <w:lvlJc w:val="left"/>
      <w:pPr>
        <w:ind w:left="1854" w:hanging="360"/>
      </w:pPr>
      <w:rPr>
        <w:rFonts w:hint="default"/>
      </w:rPr>
    </w:lvl>
    <w:lvl w:ilvl="1" w:tplc="04150019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6">
    <w:nsid w:val="57AF0CF7"/>
    <w:multiLevelType w:val="hybridMultilevel"/>
    <w:tmpl w:val="2864CF08"/>
    <w:lvl w:ilvl="0" w:tplc="04150017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7">
    <w:nsid w:val="584D49CC"/>
    <w:multiLevelType w:val="hybridMultilevel"/>
    <w:tmpl w:val="123619CC"/>
    <w:lvl w:ilvl="0" w:tplc="04150001">
      <w:start w:val="1"/>
      <w:numFmt w:val="decimal"/>
      <w:lvlText w:val="%1)"/>
      <w:lvlJc w:val="left"/>
      <w:pPr>
        <w:ind w:left="360" w:hanging="360"/>
      </w:pPr>
    </w:lvl>
    <w:lvl w:ilvl="1" w:tplc="04150003" w:tentative="1">
      <w:start w:val="1"/>
      <w:numFmt w:val="lowerLetter"/>
      <w:lvlText w:val="%2."/>
      <w:lvlJc w:val="left"/>
      <w:pPr>
        <w:ind w:left="1080" w:hanging="360"/>
      </w:pPr>
    </w:lvl>
    <w:lvl w:ilvl="2" w:tplc="04150005" w:tentative="1">
      <w:start w:val="1"/>
      <w:numFmt w:val="lowerRoman"/>
      <w:lvlText w:val="%3."/>
      <w:lvlJc w:val="right"/>
      <w:pPr>
        <w:ind w:left="1800" w:hanging="180"/>
      </w:pPr>
    </w:lvl>
    <w:lvl w:ilvl="3" w:tplc="04150001" w:tentative="1">
      <w:start w:val="1"/>
      <w:numFmt w:val="decimal"/>
      <w:lvlText w:val="%4."/>
      <w:lvlJc w:val="left"/>
      <w:pPr>
        <w:ind w:left="2520" w:hanging="360"/>
      </w:pPr>
    </w:lvl>
    <w:lvl w:ilvl="4" w:tplc="04150003" w:tentative="1">
      <w:start w:val="1"/>
      <w:numFmt w:val="lowerLetter"/>
      <w:lvlText w:val="%5."/>
      <w:lvlJc w:val="left"/>
      <w:pPr>
        <w:ind w:left="3240" w:hanging="360"/>
      </w:pPr>
    </w:lvl>
    <w:lvl w:ilvl="5" w:tplc="04150005" w:tentative="1">
      <w:start w:val="1"/>
      <w:numFmt w:val="lowerRoman"/>
      <w:lvlText w:val="%6."/>
      <w:lvlJc w:val="right"/>
      <w:pPr>
        <w:ind w:left="3960" w:hanging="180"/>
      </w:pPr>
    </w:lvl>
    <w:lvl w:ilvl="6" w:tplc="04150001" w:tentative="1">
      <w:start w:val="1"/>
      <w:numFmt w:val="decimal"/>
      <w:lvlText w:val="%7."/>
      <w:lvlJc w:val="left"/>
      <w:pPr>
        <w:ind w:left="4680" w:hanging="360"/>
      </w:pPr>
    </w:lvl>
    <w:lvl w:ilvl="7" w:tplc="04150003" w:tentative="1">
      <w:start w:val="1"/>
      <w:numFmt w:val="lowerLetter"/>
      <w:lvlText w:val="%8."/>
      <w:lvlJc w:val="left"/>
      <w:pPr>
        <w:ind w:left="5400" w:hanging="360"/>
      </w:pPr>
    </w:lvl>
    <w:lvl w:ilvl="8" w:tplc="0415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>
    <w:nsid w:val="58C00C33"/>
    <w:multiLevelType w:val="hybridMultilevel"/>
    <w:tmpl w:val="69FC8200"/>
    <w:lvl w:ilvl="0" w:tplc="04150011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)"/>
      <w:lvlJc w:val="left"/>
      <w:pPr>
        <w:ind w:left="1353" w:hanging="360"/>
      </w:pPr>
      <w:rPr>
        <w:b w:val="0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595B39A3"/>
    <w:multiLevelType w:val="multilevel"/>
    <w:tmpl w:val="2DEE6708"/>
    <w:lvl w:ilvl="0">
      <w:start w:val="3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>
    <w:nsid w:val="5A1D6160"/>
    <w:multiLevelType w:val="hybridMultilevel"/>
    <w:tmpl w:val="C7EE7080"/>
    <w:lvl w:ilvl="0" w:tplc="04150013">
      <w:start w:val="19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EEC54E5"/>
    <w:multiLevelType w:val="hybridMultilevel"/>
    <w:tmpl w:val="2EDE72E8"/>
    <w:lvl w:ilvl="0" w:tplc="C8AAD3FA">
      <w:start w:val="14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5E2C95"/>
    <w:multiLevelType w:val="hybridMultilevel"/>
    <w:tmpl w:val="FD3E0098"/>
    <w:lvl w:ilvl="0" w:tplc="7932D422">
      <w:start w:val="1"/>
      <w:numFmt w:val="lowerLetter"/>
      <w:lvlText w:val="%1)"/>
      <w:lvlJc w:val="left"/>
      <w:pPr>
        <w:ind w:left="2149" w:hanging="360"/>
      </w:pPr>
    </w:lvl>
    <w:lvl w:ilvl="1" w:tplc="04150019" w:tentative="1">
      <w:start w:val="1"/>
      <w:numFmt w:val="lowerLetter"/>
      <w:lvlText w:val="%2."/>
      <w:lvlJc w:val="left"/>
      <w:pPr>
        <w:ind w:left="2869" w:hanging="360"/>
      </w:pPr>
    </w:lvl>
    <w:lvl w:ilvl="2" w:tplc="0415001B" w:tentative="1">
      <w:start w:val="1"/>
      <w:numFmt w:val="lowerRoman"/>
      <w:lvlText w:val="%3."/>
      <w:lvlJc w:val="right"/>
      <w:pPr>
        <w:ind w:left="3589" w:hanging="180"/>
      </w:pPr>
    </w:lvl>
    <w:lvl w:ilvl="3" w:tplc="0415000F" w:tentative="1">
      <w:start w:val="1"/>
      <w:numFmt w:val="decimal"/>
      <w:lvlText w:val="%4."/>
      <w:lvlJc w:val="left"/>
      <w:pPr>
        <w:ind w:left="4309" w:hanging="360"/>
      </w:pPr>
    </w:lvl>
    <w:lvl w:ilvl="4" w:tplc="04150019" w:tentative="1">
      <w:start w:val="1"/>
      <w:numFmt w:val="lowerLetter"/>
      <w:lvlText w:val="%5."/>
      <w:lvlJc w:val="left"/>
      <w:pPr>
        <w:ind w:left="5029" w:hanging="360"/>
      </w:pPr>
    </w:lvl>
    <w:lvl w:ilvl="5" w:tplc="0415001B" w:tentative="1">
      <w:start w:val="1"/>
      <w:numFmt w:val="lowerRoman"/>
      <w:lvlText w:val="%6."/>
      <w:lvlJc w:val="right"/>
      <w:pPr>
        <w:ind w:left="5749" w:hanging="180"/>
      </w:pPr>
    </w:lvl>
    <w:lvl w:ilvl="6" w:tplc="0415000F" w:tentative="1">
      <w:start w:val="1"/>
      <w:numFmt w:val="decimal"/>
      <w:lvlText w:val="%7."/>
      <w:lvlJc w:val="left"/>
      <w:pPr>
        <w:ind w:left="6469" w:hanging="360"/>
      </w:pPr>
    </w:lvl>
    <w:lvl w:ilvl="7" w:tplc="04150019" w:tentative="1">
      <w:start w:val="1"/>
      <w:numFmt w:val="lowerLetter"/>
      <w:lvlText w:val="%8."/>
      <w:lvlJc w:val="left"/>
      <w:pPr>
        <w:ind w:left="7189" w:hanging="360"/>
      </w:pPr>
    </w:lvl>
    <w:lvl w:ilvl="8" w:tplc="0415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53">
    <w:nsid w:val="6596747B"/>
    <w:multiLevelType w:val="multilevel"/>
    <w:tmpl w:val="0415001F"/>
    <w:numStyleLink w:val="Styl1"/>
  </w:abstractNum>
  <w:abstractNum w:abstractNumId="54">
    <w:nsid w:val="667B5322"/>
    <w:multiLevelType w:val="hybridMultilevel"/>
    <w:tmpl w:val="188CF7BA"/>
    <w:lvl w:ilvl="0" w:tplc="B2561374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89503406" w:tentative="1">
      <w:start w:val="1"/>
      <w:numFmt w:val="lowerLetter"/>
      <w:lvlText w:val="%2."/>
      <w:lvlJc w:val="left"/>
      <w:pPr>
        <w:ind w:left="2160" w:hanging="360"/>
      </w:pPr>
    </w:lvl>
    <w:lvl w:ilvl="2" w:tplc="40349548" w:tentative="1">
      <w:start w:val="1"/>
      <w:numFmt w:val="lowerRoman"/>
      <w:lvlText w:val="%3."/>
      <w:lvlJc w:val="right"/>
      <w:pPr>
        <w:ind w:left="2880" w:hanging="180"/>
      </w:pPr>
    </w:lvl>
    <w:lvl w:ilvl="3" w:tplc="5AA4B9B2" w:tentative="1">
      <w:start w:val="1"/>
      <w:numFmt w:val="decimal"/>
      <w:lvlText w:val="%4."/>
      <w:lvlJc w:val="left"/>
      <w:pPr>
        <w:ind w:left="3600" w:hanging="360"/>
      </w:pPr>
    </w:lvl>
    <w:lvl w:ilvl="4" w:tplc="96E41C7A" w:tentative="1">
      <w:start w:val="1"/>
      <w:numFmt w:val="lowerLetter"/>
      <w:lvlText w:val="%5."/>
      <w:lvlJc w:val="left"/>
      <w:pPr>
        <w:ind w:left="4320" w:hanging="360"/>
      </w:pPr>
    </w:lvl>
    <w:lvl w:ilvl="5" w:tplc="CD84D1BE" w:tentative="1">
      <w:start w:val="1"/>
      <w:numFmt w:val="lowerRoman"/>
      <w:lvlText w:val="%6."/>
      <w:lvlJc w:val="right"/>
      <w:pPr>
        <w:ind w:left="5040" w:hanging="180"/>
      </w:pPr>
    </w:lvl>
    <w:lvl w:ilvl="6" w:tplc="246EFB38" w:tentative="1">
      <w:start w:val="1"/>
      <w:numFmt w:val="decimal"/>
      <w:lvlText w:val="%7."/>
      <w:lvlJc w:val="left"/>
      <w:pPr>
        <w:ind w:left="5760" w:hanging="360"/>
      </w:pPr>
    </w:lvl>
    <w:lvl w:ilvl="7" w:tplc="1DF8FF62" w:tentative="1">
      <w:start w:val="1"/>
      <w:numFmt w:val="lowerLetter"/>
      <w:lvlText w:val="%8."/>
      <w:lvlJc w:val="left"/>
      <w:pPr>
        <w:ind w:left="6480" w:hanging="360"/>
      </w:pPr>
    </w:lvl>
    <w:lvl w:ilvl="8" w:tplc="F79481FA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6B9C1015"/>
    <w:multiLevelType w:val="hybridMultilevel"/>
    <w:tmpl w:val="04661E9A"/>
    <w:lvl w:ilvl="0" w:tplc="04150017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29" w:hanging="360"/>
      </w:pPr>
    </w:lvl>
    <w:lvl w:ilvl="2" w:tplc="0415001B" w:tentative="1">
      <w:start w:val="1"/>
      <w:numFmt w:val="lowerRoman"/>
      <w:lvlText w:val="%3."/>
      <w:lvlJc w:val="right"/>
      <w:pPr>
        <w:ind w:left="2149" w:hanging="180"/>
      </w:pPr>
    </w:lvl>
    <w:lvl w:ilvl="3" w:tplc="0415000F" w:tentative="1">
      <w:start w:val="1"/>
      <w:numFmt w:val="decimal"/>
      <w:lvlText w:val="%4."/>
      <w:lvlJc w:val="left"/>
      <w:pPr>
        <w:ind w:left="2869" w:hanging="360"/>
      </w:pPr>
    </w:lvl>
    <w:lvl w:ilvl="4" w:tplc="04150019" w:tentative="1">
      <w:start w:val="1"/>
      <w:numFmt w:val="lowerLetter"/>
      <w:lvlText w:val="%5."/>
      <w:lvlJc w:val="left"/>
      <w:pPr>
        <w:ind w:left="3589" w:hanging="360"/>
      </w:pPr>
    </w:lvl>
    <w:lvl w:ilvl="5" w:tplc="0415001B" w:tentative="1">
      <w:start w:val="1"/>
      <w:numFmt w:val="lowerRoman"/>
      <w:lvlText w:val="%6."/>
      <w:lvlJc w:val="right"/>
      <w:pPr>
        <w:ind w:left="4309" w:hanging="180"/>
      </w:pPr>
    </w:lvl>
    <w:lvl w:ilvl="6" w:tplc="0415000F" w:tentative="1">
      <w:start w:val="1"/>
      <w:numFmt w:val="decimal"/>
      <w:lvlText w:val="%7."/>
      <w:lvlJc w:val="left"/>
      <w:pPr>
        <w:ind w:left="5029" w:hanging="360"/>
      </w:pPr>
    </w:lvl>
    <w:lvl w:ilvl="7" w:tplc="04150019" w:tentative="1">
      <w:start w:val="1"/>
      <w:numFmt w:val="lowerLetter"/>
      <w:lvlText w:val="%8."/>
      <w:lvlJc w:val="left"/>
      <w:pPr>
        <w:ind w:left="5749" w:hanging="360"/>
      </w:pPr>
    </w:lvl>
    <w:lvl w:ilvl="8" w:tplc="0415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56">
    <w:nsid w:val="6C61199A"/>
    <w:multiLevelType w:val="hybridMultilevel"/>
    <w:tmpl w:val="3FDE9A42"/>
    <w:lvl w:ilvl="0" w:tplc="8FE00F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C710B07"/>
    <w:multiLevelType w:val="singleLevel"/>
    <w:tmpl w:val="04150011"/>
    <w:lvl w:ilvl="0">
      <w:start w:val="1"/>
      <w:numFmt w:val="decimal"/>
      <w:lvlText w:val="%1)"/>
      <w:lvlJc w:val="left"/>
      <w:pPr>
        <w:ind w:left="858" w:hanging="432"/>
      </w:pPr>
      <w:rPr>
        <w:rFonts w:hint="default"/>
        <w:b w:val="0"/>
      </w:rPr>
    </w:lvl>
  </w:abstractNum>
  <w:abstractNum w:abstractNumId="58">
    <w:nsid w:val="6D750377"/>
    <w:multiLevelType w:val="multilevel"/>
    <w:tmpl w:val="7700A466"/>
    <w:lvl w:ilvl="0">
      <w:start w:val="10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858" w:hanging="432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072" w:hanging="504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35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>
    <w:nsid w:val="6ECC5CAB"/>
    <w:multiLevelType w:val="hybridMultilevel"/>
    <w:tmpl w:val="CA6AF4DE"/>
    <w:lvl w:ilvl="0" w:tplc="04150013">
      <w:start w:val="1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3473D6A"/>
    <w:multiLevelType w:val="hybridMultilevel"/>
    <w:tmpl w:val="1DCA1EFC"/>
    <w:lvl w:ilvl="0" w:tplc="B008AD82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1">
    <w:nsid w:val="74577327"/>
    <w:multiLevelType w:val="hybridMultilevel"/>
    <w:tmpl w:val="052245F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)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2" w:tplc="0415001B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>
    <w:nsid w:val="76085C0A"/>
    <w:multiLevelType w:val="hybridMultilevel"/>
    <w:tmpl w:val="52CCD738"/>
    <w:lvl w:ilvl="0" w:tplc="04150017">
      <w:start w:val="15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7786E274" w:tentative="1">
      <w:start w:val="1"/>
      <w:numFmt w:val="lowerLetter"/>
      <w:lvlText w:val="%2."/>
      <w:lvlJc w:val="left"/>
      <w:pPr>
        <w:ind w:left="1440" w:hanging="360"/>
      </w:pPr>
    </w:lvl>
    <w:lvl w:ilvl="2" w:tplc="09B25012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6811307"/>
    <w:multiLevelType w:val="hybridMultilevel"/>
    <w:tmpl w:val="A62A03D6"/>
    <w:lvl w:ilvl="0" w:tplc="79E488F6">
      <w:start w:val="1"/>
      <w:numFmt w:val="upperRoman"/>
      <w:lvlText w:val="%1."/>
      <w:lvlJc w:val="left"/>
      <w:pPr>
        <w:ind w:left="72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768F1079"/>
    <w:multiLevelType w:val="hybridMultilevel"/>
    <w:tmpl w:val="49524A72"/>
    <w:lvl w:ilvl="0" w:tplc="729085B6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8CD13CA"/>
    <w:multiLevelType w:val="hybridMultilevel"/>
    <w:tmpl w:val="F626954C"/>
    <w:lvl w:ilvl="0" w:tplc="C35644C0">
      <w:start w:val="1"/>
      <w:numFmt w:val="decimal"/>
      <w:lvlText w:val="%1)"/>
      <w:lvlJc w:val="left"/>
      <w:pPr>
        <w:ind w:left="1503" w:hanging="360"/>
      </w:pPr>
    </w:lvl>
    <w:lvl w:ilvl="1" w:tplc="04150019" w:tentative="1">
      <w:start w:val="1"/>
      <w:numFmt w:val="lowerLetter"/>
      <w:lvlText w:val="%2."/>
      <w:lvlJc w:val="left"/>
      <w:pPr>
        <w:ind w:left="2223" w:hanging="360"/>
      </w:pPr>
    </w:lvl>
    <w:lvl w:ilvl="2" w:tplc="0415001B" w:tentative="1">
      <w:start w:val="1"/>
      <w:numFmt w:val="lowerRoman"/>
      <w:lvlText w:val="%3."/>
      <w:lvlJc w:val="right"/>
      <w:pPr>
        <w:ind w:left="2943" w:hanging="180"/>
      </w:pPr>
    </w:lvl>
    <w:lvl w:ilvl="3" w:tplc="0415000F" w:tentative="1">
      <w:start w:val="1"/>
      <w:numFmt w:val="decimal"/>
      <w:lvlText w:val="%4."/>
      <w:lvlJc w:val="left"/>
      <w:pPr>
        <w:ind w:left="3663" w:hanging="360"/>
      </w:pPr>
    </w:lvl>
    <w:lvl w:ilvl="4" w:tplc="04150019" w:tentative="1">
      <w:start w:val="1"/>
      <w:numFmt w:val="lowerLetter"/>
      <w:lvlText w:val="%5."/>
      <w:lvlJc w:val="left"/>
      <w:pPr>
        <w:ind w:left="4383" w:hanging="360"/>
      </w:pPr>
    </w:lvl>
    <w:lvl w:ilvl="5" w:tplc="0415001B" w:tentative="1">
      <w:start w:val="1"/>
      <w:numFmt w:val="lowerRoman"/>
      <w:lvlText w:val="%6."/>
      <w:lvlJc w:val="right"/>
      <w:pPr>
        <w:ind w:left="5103" w:hanging="180"/>
      </w:pPr>
    </w:lvl>
    <w:lvl w:ilvl="6" w:tplc="0415000F" w:tentative="1">
      <w:start w:val="1"/>
      <w:numFmt w:val="decimal"/>
      <w:lvlText w:val="%7."/>
      <w:lvlJc w:val="left"/>
      <w:pPr>
        <w:ind w:left="5823" w:hanging="360"/>
      </w:pPr>
    </w:lvl>
    <w:lvl w:ilvl="7" w:tplc="04150019" w:tentative="1">
      <w:start w:val="1"/>
      <w:numFmt w:val="lowerLetter"/>
      <w:lvlText w:val="%8."/>
      <w:lvlJc w:val="left"/>
      <w:pPr>
        <w:ind w:left="6543" w:hanging="360"/>
      </w:pPr>
    </w:lvl>
    <w:lvl w:ilvl="8" w:tplc="0415001B" w:tentative="1">
      <w:start w:val="1"/>
      <w:numFmt w:val="lowerRoman"/>
      <w:lvlText w:val="%9."/>
      <w:lvlJc w:val="right"/>
      <w:pPr>
        <w:ind w:left="7263" w:hanging="180"/>
      </w:pPr>
    </w:lvl>
  </w:abstractNum>
  <w:abstractNum w:abstractNumId="66">
    <w:nsid w:val="78CF689A"/>
    <w:multiLevelType w:val="hybridMultilevel"/>
    <w:tmpl w:val="86B09E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99E049B"/>
    <w:multiLevelType w:val="hybridMultilevel"/>
    <w:tmpl w:val="774284BE"/>
    <w:lvl w:ilvl="0" w:tplc="04150011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A6849F2"/>
    <w:multiLevelType w:val="hybridMultilevel"/>
    <w:tmpl w:val="026AE044"/>
    <w:lvl w:ilvl="0" w:tplc="89D2BD84">
      <w:start w:val="1"/>
      <w:numFmt w:val="lowerLetter"/>
      <w:lvlText w:val="%1)"/>
      <w:lvlJc w:val="left"/>
      <w:pPr>
        <w:ind w:left="1069" w:hanging="360"/>
      </w:pPr>
    </w:lvl>
    <w:lvl w:ilvl="1" w:tplc="04150017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9">
    <w:nsid w:val="7A9576C9"/>
    <w:multiLevelType w:val="hybridMultilevel"/>
    <w:tmpl w:val="BAE21D5E"/>
    <w:lvl w:ilvl="0" w:tplc="04150017">
      <w:start w:val="1"/>
      <w:numFmt w:val="upperRoman"/>
      <w:lvlText w:val="%1."/>
      <w:lvlJc w:val="righ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63"/>
  </w:num>
  <w:num w:numId="3">
    <w:abstractNumId w:val="42"/>
  </w:num>
  <w:num w:numId="4">
    <w:abstractNumId w:val="33"/>
  </w:num>
  <w:num w:numId="5">
    <w:abstractNumId w:val="36"/>
  </w:num>
  <w:num w:numId="6">
    <w:abstractNumId w:val="56"/>
  </w:num>
  <w:num w:numId="7">
    <w:abstractNumId w:val="41"/>
  </w:num>
  <w:num w:numId="8">
    <w:abstractNumId w:val="48"/>
  </w:num>
  <w:num w:numId="9">
    <w:abstractNumId w:val="8"/>
  </w:num>
  <w:num w:numId="10">
    <w:abstractNumId w:val="43"/>
  </w:num>
  <w:num w:numId="11">
    <w:abstractNumId w:val="46"/>
  </w:num>
  <w:num w:numId="12">
    <w:abstractNumId w:val="64"/>
  </w:num>
  <w:num w:numId="13">
    <w:abstractNumId w:val="18"/>
  </w:num>
  <w:num w:numId="14">
    <w:abstractNumId w:val="26"/>
  </w:num>
  <w:num w:numId="15">
    <w:abstractNumId w:val="13"/>
  </w:num>
  <w:num w:numId="16">
    <w:abstractNumId w:val="54"/>
  </w:num>
  <w:num w:numId="17">
    <w:abstractNumId w:val="59"/>
  </w:num>
  <w:num w:numId="18">
    <w:abstractNumId w:val="55"/>
  </w:num>
  <w:num w:numId="19">
    <w:abstractNumId w:val="29"/>
  </w:num>
  <w:num w:numId="20">
    <w:abstractNumId w:val="7"/>
  </w:num>
  <w:num w:numId="21">
    <w:abstractNumId w:val="52"/>
  </w:num>
  <w:num w:numId="22">
    <w:abstractNumId w:val="61"/>
  </w:num>
  <w:num w:numId="23">
    <w:abstractNumId w:val="32"/>
  </w:num>
  <w:num w:numId="24">
    <w:abstractNumId w:val="21"/>
  </w:num>
  <w:num w:numId="25">
    <w:abstractNumId w:val="14"/>
  </w:num>
  <w:num w:numId="26">
    <w:abstractNumId w:val="60"/>
  </w:num>
  <w:num w:numId="27">
    <w:abstractNumId w:val="19"/>
  </w:num>
  <w:num w:numId="28">
    <w:abstractNumId w:val="39"/>
  </w:num>
  <w:num w:numId="29">
    <w:abstractNumId w:val="51"/>
  </w:num>
  <w:num w:numId="30">
    <w:abstractNumId w:val="62"/>
  </w:num>
  <w:num w:numId="31">
    <w:abstractNumId w:val="6"/>
  </w:num>
  <w:num w:numId="32">
    <w:abstractNumId w:val="28"/>
  </w:num>
  <w:num w:numId="33">
    <w:abstractNumId w:val="5"/>
  </w:num>
  <w:num w:numId="34">
    <w:abstractNumId w:val="50"/>
  </w:num>
  <w:num w:numId="35">
    <w:abstractNumId w:val="11"/>
  </w:num>
  <w:num w:numId="36">
    <w:abstractNumId w:val="35"/>
  </w:num>
  <w:num w:numId="37">
    <w:abstractNumId w:val="47"/>
  </w:num>
  <w:num w:numId="38">
    <w:abstractNumId w:val="37"/>
  </w:num>
  <w:num w:numId="39">
    <w:abstractNumId w:val="9"/>
  </w:num>
  <w:num w:numId="40">
    <w:abstractNumId w:val="67"/>
  </w:num>
  <w:num w:numId="41">
    <w:abstractNumId w:val="20"/>
  </w:num>
  <w:num w:numId="42">
    <w:abstractNumId w:val="69"/>
  </w:num>
  <w:num w:numId="43">
    <w:abstractNumId w:val="31"/>
  </w:num>
  <w:num w:numId="44">
    <w:abstractNumId w:val="40"/>
  </w:num>
  <w:num w:numId="45">
    <w:abstractNumId w:val="12"/>
  </w:num>
  <w:num w:numId="46">
    <w:abstractNumId w:val="49"/>
  </w:num>
  <w:num w:numId="47">
    <w:abstractNumId w:val="25"/>
  </w:num>
  <w:num w:numId="48">
    <w:abstractNumId w:val="4"/>
  </w:num>
  <w:num w:numId="49">
    <w:abstractNumId w:val="30"/>
  </w:num>
  <w:num w:numId="50">
    <w:abstractNumId w:val="53"/>
  </w:num>
  <w:num w:numId="51">
    <w:abstractNumId w:val="10"/>
  </w:num>
  <w:num w:numId="52">
    <w:abstractNumId w:val="58"/>
  </w:num>
  <w:num w:numId="53">
    <w:abstractNumId w:val="23"/>
  </w:num>
  <w:num w:numId="54">
    <w:abstractNumId w:val="57"/>
  </w:num>
  <w:num w:numId="55">
    <w:abstractNumId w:val="24"/>
  </w:num>
  <w:num w:numId="56">
    <w:abstractNumId w:val="38"/>
  </w:num>
  <w:num w:numId="57">
    <w:abstractNumId w:val="27"/>
  </w:num>
  <w:num w:numId="58">
    <w:abstractNumId w:val="17"/>
  </w:num>
  <w:num w:numId="59">
    <w:abstractNumId w:val="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65"/>
  </w:num>
  <w:num w:numId="61">
    <w:abstractNumId w:val="68"/>
  </w:num>
  <w:num w:numId="62">
    <w:abstractNumId w:val="15"/>
  </w:num>
  <w:num w:numId="63">
    <w:abstractNumId w:val="34"/>
  </w:num>
  <w:num w:numId="64">
    <w:abstractNumId w:val="3"/>
  </w:num>
  <w:num w:numId="65">
    <w:abstractNumId w:val="16"/>
  </w:num>
  <w:num w:numId="66">
    <w:abstractNumId w:val="22"/>
  </w:num>
  <w:num w:numId="67">
    <w:abstractNumId w:val="1"/>
  </w:num>
  <w:num w:numId="68">
    <w:abstractNumId w:val="45"/>
  </w:num>
  <w:num w:numId="69">
    <w:abstractNumId w:val="66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698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0D0"/>
    <w:rsid w:val="0000303B"/>
    <w:rsid w:val="00011289"/>
    <w:rsid w:val="0001605E"/>
    <w:rsid w:val="000207F0"/>
    <w:rsid w:val="00024C67"/>
    <w:rsid w:val="0002713C"/>
    <w:rsid w:val="00030972"/>
    <w:rsid w:val="00034E7F"/>
    <w:rsid w:val="00037917"/>
    <w:rsid w:val="00037C1C"/>
    <w:rsid w:val="00046B34"/>
    <w:rsid w:val="00050578"/>
    <w:rsid w:val="00050BBB"/>
    <w:rsid w:val="00051E3E"/>
    <w:rsid w:val="00053962"/>
    <w:rsid w:val="00053B0C"/>
    <w:rsid w:val="000542A3"/>
    <w:rsid w:val="00054B09"/>
    <w:rsid w:val="00056AED"/>
    <w:rsid w:val="000612A0"/>
    <w:rsid w:val="0006164B"/>
    <w:rsid w:val="00061D83"/>
    <w:rsid w:val="00063136"/>
    <w:rsid w:val="000702C0"/>
    <w:rsid w:val="00072A84"/>
    <w:rsid w:val="00074572"/>
    <w:rsid w:val="0008011E"/>
    <w:rsid w:val="0008027B"/>
    <w:rsid w:val="00081980"/>
    <w:rsid w:val="000848EB"/>
    <w:rsid w:val="00085B6B"/>
    <w:rsid w:val="00087AD5"/>
    <w:rsid w:val="00093C1A"/>
    <w:rsid w:val="00094F0B"/>
    <w:rsid w:val="000951C6"/>
    <w:rsid w:val="000A1358"/>
    <w:rsid w:val="000B1952"/>
    <w:rsid w:val="000B44C7"/>
    <w:rsid w:val="000B54E0"/>
    <w:rsid w:val="000C0EB6"/>
    <w:rsid w:val="000C59B0"/>
    <w:rsid w:val="000C6EC1"/>
    <w:rsid w:val="000D01A2"/>
    <w:rsid w:val="000D7282"/>
    <w:rsid w:val="000E0C29"/>
    <w:rsid w:val="000E2827"/>
    <w:rsid w:val="000E37F4"/>
    <w:rsid w:val="000E422A"/>
    <w:rsid w:val="000E496C"/>
    <w:rsid w:val="000E7EF9"/>
    <w:rsid w:val="000F78FD"/>
    <w:rsid w:val="000F7BBC"/>
    <w:rsid w:val="00103271"/>
    <w:rsid w:val="00104E46"/>
    <w:rsid w:val="00105B7B"/>
    <w:rsid w:val="00112FC9"/>
    <w:rsid w:val="0011431B"/>
    <w:rsid w:val="00123D5B"/>
    <w:rsid w:val="00130537"/>
    <w:rsid w:val="00131180"/>
    <w:rsid w:val="00131D1C"/>
    <w:rsid w:val="00132C9F"/>
    <w:rsid w:val="00136261"/>
    <w:rsid w:val="0014046A"/>
    <w:rsid w:val="00144205"/>
    <w:rsid w:val="00144E92"/>
    <w:rsid w:val="00146053"/>
    <w:rsid w:val="001478F6"/>
    <w:rsid w:val="001552B4"/>
    <w:rsid w:val="00160153"/>
    <w:rsid w:val="00161ECA"/>
    <w:rsid w:val="0016615D"/>
    <w:rsid w:val="00171107"/>
    <w:rsid w:val="00173E09"/>
    <w:rsid w:val="00174DFA"/>
    <w:rsid w:val="001846C0"/>
    <w:rsid w:val="00187670"/>
    <w:rsid w:val="00193AD9"/>
    <w:rsid w:val="00195E0F"/>
    <w:rsid w:val="00197815"/>
    <w:rsid w:val="001A0823"/>
    <w:rsid w:val="001A3A89"/>
    <w:rsid w:val="001A5D85"/>
    <w:rsid w:val="001A64C1"/>
    <w:rsid w:val="001A7DE4"/>
    <w:rsid w:val="001B131E"/>
    <w:rsid w:val="001B2579"/>
    <w:rsid w:val="001B2C62"/>
    <w:rsid w:val="001B31AD"/>
    <w:rsid w:val="001C38F3"/>
    <w:rsid w:val="001C46BC"/>
    <w:rsid w:val="001C68F9"/>
    <w:rsid w:val="001C6BC6"/>
    <w:rsid w:val="001C75C1"/>
    <w:rsid w:val="001D0EC6"/>
    <w:rsid w:val="001E01EA"/>
    <w:rsid w:val="001E2DA6"/>
    <w:rsid w:val="001E4411"/>
    <w:rsid w:val="001F261F"/>
    <w:rsid w:val="001F4867"/>
    <w:rsid w:val="001F61FA"/>
    <w:rsid w:val="001F6C18"/>
    <w:rsid w:val="0020289B"/>
    <w:rsid w:val="00203DF8"/>
    <w:rsid w:val="00204074"/>
    <w:rsid w:val="002053A6"/>
    <w:rsid w:val="002105A9"/>
    <w:rsid w:val="00212804"/>
    <w:rsid w:val="0021722C"/>
    <w:rsid w:val="00224209"/>
    <w:rsid w:val="00225B91"/>
    <w:rsid w:val="00231CEC"/>
    <w:rsid w:val="00233709"/>
    <w:rsid w:val="00233DBE"/>
    <w:rsid w:val="002406D0"/>
    <w:rsid w:val="0024474C"/>
    <w:rsid w:val="002464F0"/>
    <w:rsid w:val="00250CCC"/>
    <w:rsid w:val="00251901"/>
    <w:rsid w:val="0025672E"/>
    <w:rsid w:val="0025700A"/>
    <w:rsid w:val="00257AA5"/>
    <w:rsid w:val="00265559"/>
    <w:rsid w:val="002661DA"/>
    <w:rsid w:val="002667A1"/>
    <w:rsid w:val="00271D19"/>
    <w:rsid w:val="002721C5"/>
    <w:rsid w:val="00272962"/>
    <w:rsid w:val="00272FB6"/>
    <w:rsid w:val="00274FCF"/>
    <w:rsid w:val="002771E7"/>
    <w:rsid w:val="00277344"/>
    <w:rsid w:val="002804A2"/>
    <w:rsid w:val="0028176D"/>
    <w:rsid w:val="002827CD"/>
    <w:rsid w:val="00282C91"/>
    <w:rsid w:val="00285731"/>
    <w:rsid w:val="00285794"/>
    <w:rsid w:val="002903CA"/>
    <w:rsid w:val="002A29FC"/>
    <w:rsid w:val="002A30C9"/>
    <w:rsid w:val="002A3285"/>
    <w:rsid w:val="002A54C9"/>
    <w:rsid w:val="002A55DB"/>
    <w:rsid w:val="002A63E8"/>
    <w:rsid w:val="002A676B"/>
    <w:rsid w:val="002B053D"/>
    <w:rsid w:val="002B2E2E"/>
    <w:rsid w:val="002B3BA3"/>
    <w:rsid w:val="002B5512"/>
    <w:rsid w:val="002C0693"/>
    <w:rsid w:val="002C3758"/>
    <w:rsid w:val="002C57CF"/>
    <w:rsid w:val="002C72DE"/>
    <w:rsid w:val="002E1759"/>
    <w:rsid w:val="002E1FAA"/>
    <w:rsid w:val="002E392C"/>
    <w:rsid w:val="002E5129"/>
    <w:rsid w:val="002E6A05"/>
    <w:rsid w:val="002E7298"/>
    <w:rsid w:val="002E787B"/>
    <w:rsid w:val="002F2505"/>
    <w:rsid w:val="002F5F9C"/>
    <w:rsid w:val="00301333"/>
    <w:rsid w:val="003027FC"/>
    <w:rsid w:val="003071E1"/>
    <w:rsid w:val="003104C1"/>
    <w:rsid w:val="00315248"/>
    <w:rsid w:val="00316DE5"/>
    <w:rsid w:val="00322FDF"/>
    <w:rsid w:val="003271A1"/>
    <w:rsid w:val="00332B73"/>
    <w:rsid w:val="0033428F"/>
    <w:rsid w:val="00345C2B"/>
    <w:rsid w:val="00350715"/>
    <w:rsid w:val="003548E1"/>
    <w:rsid w:val="0036312D"/>
    <w:rsid w:val="00365A79"/>
    <w:rsid w:val="003667A8"/>
    <w:rsid w:val="00367DC6"/>
    <w:rsid w:val="003752C2"/>
    <w:rsid w:val="00377315"/>
    <w:rsid w:val="00380EA2"/>
    <w:rsid w:val="00392EDB"/>
    <w:rsid w:val="00397B3D"/>
    <w:rsid w:val="003A00D2"/>
    <w:rsid w:val="003A048F"/>
    <w:rsid w:val="003A061F"/>
    <w:rsid w:val="003A134A"/>
    <w:rsid w:val="003A3F1C"/>
    <w:rsid w:val="003B5BD7"/>
    <w:rsid w:val="003C0139"/>
    <w:rsid w:val="003C36DD"/>
    <w:rsid w:val="003D2EFE"/>
    <w:rsid w:val="003D467C"/>
    <w:rsid w:val="003D5300"/>
    <w:rsid w:val="003E078F"/>
    <w:rsid w:val="003E44FB"/>
    <w:rsid w:val="003F0D9F"/>
    <w:rsid w:val="003F1773"/>
    <w:rsid w:val="003F45D3"/>
    <w:rsid w:val="004005D4"/>
    <w:rsid w:val="00403462"/>
    <w:rsid w:val="00404E6B"/>
    <w:rsid w:val="00415578"/>
    <w:rsid w:val="0042249D"/>
    <w:rsid w:val="00423114"/>
    <w:rsid w:val="00430A8A"/>
    <w:rsid w:val="00430B60"/>
    <w:rsid w:val="0043150C"/>
    <w:rsid w:val="004361EF"/>
    <w:rsid w:val="0043714E"/>
    <w:rsid w:val="00437EFB"/>
    <w:rsid w:val="00440FEB"/>
    <w:rsid w:val="0044658E"/>
    <w:rsid w:val="0045747E"/>
    <w:rsid w:val="00457CCC"/>
    <w:rsid w:val="00470342"/>
    <w:rsid w:val="00473319"/>
    <w:rsid w:val="0047458F"/>
    <w:rsid w:val="004767DA"/>
    <w:rsid w:val="0048077F"/>
    <w:rsid w:val="004820CA"/>
    <w:rsid w:val="004902D5"/>
    <w:rsid w:val="00490682"/>
    <w:rsid w:val="00490E95"/>
    <w:rsid w:val="0049231B"/>
    <w:rsid w:val="00493114"/>
    <w:rsid w:val="00494406"/>
    <w:rsid w:val="0049451F"/>
    <w:rsid w:val="004970B3"/>
    <w:rsid w:val="004A0441"/>
    <w:rsid w:val="004A3929"/>
    <w:rsid w:val="004B12EF"/>
    <w:rsid w:val="004B36C9"/>
    <w:rsid w:val="004B3D2F"/>
    <w:rsid w:val="004B4297"/>
    <w:rsid w:val="004C72FD"/>
    <w:rsid w:val="004D31A3"/>
    <w:rsid w:val="004D551F"/>
    <w:rsid w:val="004E2C8C"/>
    <w:rsid w:val="004E2F61"/>
    <w:rsid w:val="004E36F6"/>
    <w:rsid w:val="004F2851"/>
    <w:rsid w:val="004F3DFB"/>
    <w:rsid w:val="004F40EF"/>
    <w:rsid w:val="004F71EA"/>
    <w:rsid w:val="005005BC"/>
    <w:rsid w:val="00504592"/>
    <w:rsid w:val="0051077F"/>
    <w:rsid w:val="005108C0"/>
    <w:rsid w:val="005122F3"/>
    <w:rsid w:val="00512925"/>
    <w:rsid w:val="00516BC7"/>
    <w:rsid w:val="005201C3"/>
    <w:rsid w:val="00520C13"/>
    <w:rsid w:val="00522C7B"/>
    <w:rsid w:val="00525570"/>
    <w:rsid w:val="00525E61"/>
    <w:rsid w:val="00526140"/>
    <w:rsid w:val="00532937"/>
    <w:rsid w:val="00533EA2"/>
    <w:rsid w:val="00536BE1"/>
    <w:rsid w:val="00537759"/>
    <w:rsid w:val="00542946"/>
    <w:rsid w:val="00545A7B"/>
    <w:rsid w:val="00545F6B"/>
    <w:rsid w:val="00546787"/>
    <w:rsid w:val="00555C60"/>
    <w:rsid w:val="0057365D"/>
    <w:rsid w:val="0058491A"/>
    <w:rsid w:val="00593F1A"/>
    <w:rsid w:val="005974D8"/>
    <w:rsid w:val="005A6B14"/>
    <w:rsid w:val="005C66AB"/>
    <w:rsid w:val="005D2EA5"/>
    <w:rsid w:val="005E1214"/>
    <w:rsid w:val="005E20F1"/>
    <w:rsid w:val="005F12A3"/>
    <w:rsid w:val="005F17FC"/>
    <w:rsid w:val="00602AE8"/>
    <w:rsid w:val="0060388E"/>
    <w:rsid w:val="006063A8"/>
    <w:rsid w:val="00610D61"/>
    <w:rsid w:val="006110C1"/>
    <w:rsid w:val="006120F5"/>
    <w:rsid w:val="006170C1"/>
    <w:rsid w:val="006201E9"/>
    <w:rsid w:val="00620D65"/>
    <w:rsid w:val="00621CD6"/>
    <w:rsid w:val="00622B4A"/>
    <w:rsid w:val="00640DD4"/>
    <w:rsid w:val="0064550A"/>
    <w:rsid w:val="00650D76"/>
    <w:rsid w:val="006513A3"/>
    <w:rsid w:val="006519FD"/>
    <w:rsid w:val="006607C5"/>
    <w:rsid w:val="00661B21"/>
    <w:rsid w:val="00674CAD"/>
    <w:rsid w:val="00683CCE"/>
    <w:rsid w:val="00686DDE"/>
    <w:rsid w:val="006900EE"/>
    <w:rsid w:val="00690C1D"/>
    <w:rsid w:val="00690CA9"/>
    <w:rsid w:val="006918F5"/>
    <w:rsid w:val="006A0FAD"/>
    <w:rsid w:val="006A507F"/>
    <w:rsid w:val="006A5337"/>
    <w:rsid w:val="006A6AFA"/>
    <w:rsid w:val="006B77A4"/>
    <w:rsid w:val="006C4545"/>
    <w:rsid w:val="006C54FC"/>
    <w:rsid w:val="006C5CB9"/>
    <w:rsid w:val="006C6CE2"/>
    <w:rsid w:val="006D0FBF"/>
    <w:rsid w:val="006D1EA4"/>
    <w:rsid w:val="006E1588"/>
    <w:rsid w:val="006E31D2"/>
    <w:rsid w:val="006E798C"/>
    <w:rsid w:val="00702876"/>
    <w:rsid w:val="007029DF"/>
    <w:rsid w:val="00702A2B"/>
    <w:rsid w:val="0071502F"/>
    <w:rsid w:val="0071711E"/>
    <w:rsid w:val="0072227E"/>
    <w:rsid w:val="00732117"/>
    <w:rsid w:val="00744595"/>
    <w:rsid w:val="0074622D"/>
    <w:rsid w:val="007478EC"/>
    <w:rsid w:val="00752ECF"/>
    <w:rsid w:val="007546DE"/>
    <w:rsid w:val="007558EA"/>
    <w:rsid w:val="007566A1"/>
    <w:rsid w:val="007568D6"/>
    <w:rsid w:val="007577F6"/>
    <w:rsid w:val="00760B7C"/>
    <w:rsid w:val="00762AB7"/>
    <w:rsid w:val="0076491E"/>
    <w:rsid w:val="00766C8B"/>
    <w:rsid w:val="007701F2"/>
    <w:rsid w:val="00775C9B"/>
    <w:rsid w:val="0077642C"/>
    <w:rsid w:val="007803E2"/>
    <w:rsid w:val="0078086C"/>
    <w:rsid w:val="00780BBB"/>
    <w:rsid w:val="00783205"/>
    <w:rsid w:val="00786EF5"/>
    <w:rsid w:val="00790864"/>
    <w:rsid w:val="00790B7F"/>
    <w:rsid w:val="007A14D9"/>
    <w:rsid w:val="007A4649"/>
    <w:rsid w:val="007B015D"/>
    <w:rsid w:val="007B175C"/>
    <w:rsid w:val="007B18A9"/>
    <w:rsid w:val="007B4BAB"/>
    <w:rsid w:val="007B4C3D"/>
    <w:rsid w:val="007B5C6D"/>
    <w:rsid w:val="007B7F48"/>
    <w:rsid w:val="007C1295"/>
    <w:rsid w:val="007C2B85"/>
    <w:rsid w:val="007C53CE"/>
    <w:rsid w:val="007C666F"/>
    <w:rsid w:val="007D112D"/>
    <w:rsid w:val="007D3D1F"/>
    <w:rsid w:val="007D4757"/>
    <w:rsid w:val="007D581E"/>
    <w:rsid w:val="007E1E51"/>
    <w:rsid w:val="007E7390"/>
    <w:rsid w:val="007F1F74"/>
    <w:rsid w:val="00807BE8"/>
    <w:rsid w:val="0081007D"/>
    <w:rsid w:val="00811F83"/>
    <w:rsid w:val="00812E37"/>
    <w:rsid w:val="008200F0"/>
    <w:rsid w:val="00822660"/>
    <w:rsid w:val="00832BD3"/>
    <w:rsid w:val="0083422A"/>
    <w:rsid w:val="00835BFE"/>
    <w:rsid w:val="00842A3A"/>
    <w:rsid w:val="008459A8"/>
    <w:rsid w:val="00846DF2"/>
    <w:rsid w:val="00850DB2"/>
    <w:rsid w:val="00857BBB"/>
    <w:rsid w:val="00865418"/>
    <w:rsid w:val="00867834"/>
    <w:rsid w:val="00871898"/>
    <w:rsid w:val="0088007C"/>
    <w:rsid w:val="008807F2"/>
    <w:rsid w:val="008838E1"/>
    <w:rsid w:val="00884D80"/>
    <w:rsid w:val="0089037C"/>
    <w:rsid w:val="00890C09"/>
    <w:rsid w:val="00891B8F"/>
    <w:rsid w:val="00893953"/>
    <w:rsid w:val="00894AC8"/>
    <w:rsid w:val="008A36A0"/>
    <w:rsid w:val="008A3725"/>
    <w:rsid w:val="008A47D2"/>
    <w:rsid w:val="008B342D"/>
    <w:rsid w:val="008C0B41"/>
    <w:rsid w:val="008C28AC"/>
    <w:rsid w:val="008C74BD"/>
    <w:rsid w:val="008D6F95"/>
    <w:rsid w:val="008E2F5C"/>
    <w:rsid w:val="008E32BD"/>
    <w:rsid w:val="008F65C6"/>
    <w:rsid w:val="00904986"/>
    <w:rsid w:val="00915713"/>
    <w:rsid w:val="00917C37"/>
    <w:rsid w:val="0092039D"/>
    <w:rsid w:val="009206CD"/>
    <w:rsid w:val="009206F9"/>
    <w:rsid w:val="00921C98"/>
    <w:rsid w:val="00921CC5"/>
    <w:rsid w:val="00931BB3"/>
    <w:rsid w:val="009514A0"/>
    <w:rsid w:val="009544EF"/>
    <w:rsid w:val="009548C4"/>
    <w:rsid w:val="00955D51"/>
    <w:rsid w:val="00963F7D"/>
    <w:rsid w:val="009642D4"/>
    <w:rsid w:val="00971FEC"/>
    <w:rsid w:val="00974970"/>
    <w:rsid w:val="00977525"/>
    <w:rsid w:val="00984CD5"/>
    <w:rsid w:val="009903BF"/>
    <w:rsid w:val="00991112"/>
    <w:rsid w:val="009911E7"/>
    <w:rsid w:val="00991755"/>
    <w:rsid w:val="00992621"/>
    <w:rsid w:val="0099500C"/>
    <w:rsid w:val="009A013D"/>
    <w:rsid w:val="009A14C6"/>
    <w:rsid w:val="009A2BE4"/>
    <w:rsid w:val="009A3585"/>
    <w:rsid w:val="009A7675"/>
    <w:rsid w:val="009B01D6"/>
    <w:rsid w:val="009C11F4"/>
    <w:rsid w:val="009E381A"/>
    <w:rsid w:val="009E7C97"/>
    <w:rsid w:val="009F0B91"/>
    <w:rsid w:val="009F43E6"/>
    <w:rsid w:val="009F776C"/>
    <w:rsid w:val="009F7E08"/>
    <w:rsid w:val="00A00260"/>
    <w:rsid w:val="00A01692"/>
    <w:rsid w:val="00A01ED2"/>
    <w:rsid w:val="00A025FE"/>
    <w:rsid w:val="00A036AD"/>
    <w:rsid w:val="00A059E2"/>
    <w:rsid w:val="00A10CCD"/>
    <w:rsid w:val="00A21DAD"/>
    <w:rsid w:val="00A223AF"/>
    <w:rsid w:val="00A23B6A"/>
    <w:rsid w:val="00A258C1"/>
    <w:rsid w:val="00A2661D"/>
    <w:rsid w:val="00A2758B"/>
    <w:rsid w:val="00A343E5"/>
    <w:rsid w:val="00A46001"/>
    <w:rsid w:val="00A5077F"/>
    <w:rsid w:val="00A64681"/>
    <w:rsid w:val="00A70284"/>
    <w:rsid w:val="00A70BDB"/>
    <w:rsid w:val="00A7679D"/>
    <w:rsid w:val="00A8243A"/>
    <w:rsid w:val="00A847B1"/>
    <w:rsid w:val="00A9194D"/>
    <w:rsid w:val="00A923D1"/>
    <w:rsid w:val="00A93042"/>
    <w:rsid w:val="00A94323"/>
    <w:rsid w:val="00AA077D"/>
    <w:rsid w:val="00AA0A55"/>
    <w:rsid w:val="00AA5569"/>
    <w:rsid w:val="00AA645F"/>
    <w:rsid w:val="00AA75F6"/>
    <w:rsid w:val="00AB1514"/>
    <w:rsid w:val="00AB1D5E"/>
    <w:rsid w:val="00AB29A8"/>
    <w:rsid w:val="00AB3FD5"/>
    <w:rsid w:val="00AC5E67"/>
    <w:rsid w:val="00AD022A"/>
    <w:rsid w:val="00AD39A6"/>
    <w:rsid w:val="00AD4339"/>
    <w:rsid w:val="00AE27C6"/>
    <w:rsid w:val="00AE4491"/>
    <w:rsid w:val="00AE464B"/>
    <w:rsid w:val="00AF3001"/>
    <w:rsid w:val="00AF4B03"/>
    <w:rsid w:val="00AF6BE6"/>
    <w:rsid w:val="00B0001D"/>
    <w:rsid w:val="00B020C2"/>
    <w:rsid w:val="00B03774"/>
    <w:rsid w:val="00B06DA5"/>
    <w:rsid w:val="00B130A3"/>
    <w:rsid w:val="00B13806"/>
    <w:rsid w:val="00B140FF"/>
    <w:rsid w:val="00B16A40"/>
    <w:rsid w:val="00B22645"/>
    <w:rsid w:val="00B22998"/>
    <w:rsid w:val="00B23A56"/>
    <w:rsid w:val="00B2596F"/>
    <w:rsid w:val="00B26804"/>
    <w:rsid w:val="00B32A02"/>
    <w:rsid w:val="00B32A56"/>
    <w:rsid w:val="00B33BA6"/>
    <w:rsid w:val="00B36415"/>
    <w:rsid w:val="00B41924"/>
    <w:rsid w:val="00B43FDF"/>
    <w:rsid w:val="00B47FF3"/>
    <w:rsid w:val="00B501B8"/>
    <w:rsid w:val="00B556B2"/>
    <w:rsid w:val="00B56BD6"/>
    <w:rsid w:val="00B5778C"/>
    <w:rsid w:val="00B62385"/>
    <w:rsid w:val="00B74D74"/>
    <w:rsid w:val="00B93F41"/>
    <w:rsid w:val="00B95800"/>
    <w:rsid w:val="00B967A4"/>
    <w:rsid w:val="00B96938"/>
    <w:rsid w:val="00BA0F00"/>
    <w:rsid w:val="00BA2FC8"/>
    <w:rsid w:val="00BA37D9"/>
    <w:rsid w:val="00BB59F3"/>
    <w:rsid w:val="00BB6CC6"/>
    <w:rsid w:val="00BD26D1"/>
    <w:rsid w:val="00BD5015"/>
    <w:rsid w:val="00BE1DD0"/>
    <w:rsid w:val="00BE2D12"/>
    <w:rsid w:val="00BE34BF"/>
    <w:rsid w:val="00BE3F14"/>
    <w:rsid w:val="00BE69B6"/>
    <w:rsid w:val="00BE76E5"/>
    <w:rsid w:val="00BF22E3"/>
    <w:rsid w:val="00BF4DFC"/>
    <w:rsid w:val="00BF6893"/>
    <w:rsid w:val="00C02847"/>
    <w:rsid w:val="00C06DCA"/>
    <w:rsid w:val="00C1500C"/>
    <w:rsid w:val="00C163DE"/>
    <w:rsid w:val="00C16958"/>
    <w:rsid w:val="00C17994"/>
    <w:rsid w:val="00C21D92"/>
    <w:rsid w:val="00C253CF"/>
    <w:rsid w:val="00C32930"/>
    <w:rsid w:val="00C35B0C"/>
    <w:rsid w:val="00C42C30"/>
    <w:rsid w:val="00C43259"/>
    <w:rsid w:val="00C525E9"/>
    <w:rsid w:val="00C52D1C"/>
    <w:rsid w:val="00C56202"/>
    <w:rsid w:val="00C568F3"/>
    <w:rsid w:val="00C636FA"/>
    <w:rsid w:val="00C65461"/>
    <w:rsid w:val="00C80177"/>
    <w:rsid w:val="00C850E1"/>
    <w:rsid w:val="00C87BAF"/>
    <w:rsid w:val="00C90503"/>
    <w:rsid w:val="00C92053"/>
    <w:rsid w:val="00C92968"/>
    <w:rsid w:val="00C976B5"/>
    <w:rsid w:val="00CA1B87"/>
    <w:rsid w:val="00CB1B9D"/>
    <w:rsid w:val="00CB3BB6"/>
    <w:rsid w:val="00CD0FF9"/>
    <w:rsid w:val="00CD568B"/>
    <w:rsid w:val="00CD6D96"/>
    <w:rsid w:val="00CE0DB7"/>
    <w:rsid w:val="00CE2746"/>
    <w:rsid w:val="00CE7499"/>
    <w:rsid w:val="00CF1432"/>
    <w:rsid w:val="00CF2E33"/>
    <w:rsid w:val="00CF5762"/>
    <w:rsid w:val="00CF7E5E"/>
    <w:rsid w:val="00D04F51"/>
    <w:rsid w:val="00D0500E"/>
    <w:rsid w:val="00D05FBF"/>
    <w:rsid w:val="00D17838"/>
    <w:rsid w:val="00D2625D"/>
    <w:rsid w:val="00D35DCD"/>
    <w:rsid w:val="00D41974"/>
    <w:rsid w:val="00D42924"/>
    <w:rsid w:val="00D47A46"/>
    <w:rsid w:val="00D47FC8"/>
    <w:rsid w:val="00D505CC"/>
    <w:rsid w:val="00D51264"/>
    <w:rsid w:val="00D543BF"/>
    <w:rsid w:val="00D5564C"/>
    <w:rsid w:val="00D5770B"/>
    <w:rsid w:val="00D6359A"/>
    <w:rsid w:val="00D65771"/>
    <w:rsid w:val="00D65E7D"/>
    <w:rsid w:val="00D65FB2"/>
    <w:rsid w:val="00D67DCC"/>
    <w:rsid w:val="00D749AA"/>
    <w:rsid w:val="00D753F5"/>
    <w:rsid w:val="00D80472"/>
    <w:rsid w:val="00D847C6"/>
    <w:rsid w:val="00D91727"/>
    <w:rsid w:val="00D93FC2"/>
    <w:rsid w:val="00D94607"/>
    <w:rsid w:val="00D94DC6"/>
    <w:rsid w:val="00DA15D4"/>
    <w:rsid w:val="00DA7742"/>
    <w:rsid w:val="00DB079B"/>
    <w:rsid w:val="00DC02EA"/>
    <w:rsid w:val="00DC136D"/>
    <w:rsid w:val="00DC4A70"/>
    <w:rsid w:val="00DD0A57"/>
    <w:rsid w:val="00DD1195"/>
    <w:rsid w:val="00DE1902"/>
    <w:rsid w:val="00DF1E56"/>
    <w:rsid w:val="00DF21AA"/>
    <w:rsid w:val="00DF68CC"/>
    <w:rsid w:val="00E02136"/>
    <w:rsid w:val="00E05B34"/>
    <w:rsid w:val="00E1303A"/>
    <w:rsid w:val="00E14B8B"/>
    <w:rsid w:val="00E21A08"/>
    <w:rsid w:val="00E32B8F"/>
    <w:rsid w:val="00E424E7"/>
    <w:rsid w:val="00E451E2"/>
    <w:rsid w:val="00E531C9"/>
    <w:rsid w:val="00E56137"/>
    <w:rsid w:val="00E562A2"/>
    <w:rsid w:val="00E71E9E"/>
    <w:rsid w:val="00E843E4"/>
    <w:rsid w:val="00E8788C"/>
    <w:rsid w:val="00E97B50"/>
    <w:rsid w:val="00EA2D38"/>
    <w:rsid w:val="00EA671B"/>
    <w:rsid w:val="00EA78AE"/>
    <w:rsid w:val="00EB4F75"/>
    <w:rsid w:val="00EC0F0B"/>
    <w:rsid w:val="00EC1114"/>
    <w:rsid w:val="00EC1289"/>
    <w:rsid w:val="00EC2074"/>
    <w:rsid w:val="00EC3340"/>
    <w:rsid w:val="00EC4C7D"/>
    <w:rsid w:val="00ED60D0"/>
    <w:rsid w:val="00ED61BF"/>
    <w:rsid w:val="00ED62EB"/>
    <w:rsid w:val="00ED6F7C"/>
    <w:rsid w:val="00EE1949"/>
    <w:rsid w:val="00EE2CF6"/>
    <w:rsid w:val="00EE5BE4"/>
    <w:rsid w:val="00EE67C5"/>
    <w:rsid w:val="00EF0A14"/>
    <w:rsid w:val="00EF4ED9"/>
    <w:rsid w:val="00EF70F4"/>
    <w:rsid w:val="00F024D7"/>
    <w:rsid w:val="00F03FEA"/>
    <w:rsid w:val="00F12971"/>
    <w:rsid w:val="00F151EB"/>
    <w:rsid w:val="00F20750"/>
    <w:rsid w:val="00F21860"/>
    <w:rsid w:val="00F22113"/>
    <w:rsid w:val="00F3409A"/>
    <w:rsid w:val="00F34E4F"/>
    <w:rsid w:val="00F40D3F"/>
    <w:rsid w:val="00F42B0E"/>
    <w:rsid w:val="00F4482E"/>
    <w:rsid w:val="00F47C5F"/>
    <w:rsid w:val="00F519C9"/>
    <w:rsid w:val="00F5222E"/>
    <w:rsid w:val="00F53E31"/>
    <w:rsid w:val="00F61902"/>
    <w:rsid w:val="00F6676F"/>
    <w:rsid w:val="00F72324"/>
    <w:rsid w:val="00F74045"/>
    <w:rsid w:val="00F7427B"/>
    <w:rsid w:val="00F7782B"/>
    <w:rsid w:val="00F836F4"/>
    <w:rsid w:val="00F85D47"/>
    <w:rsid w:val="00F972E4"/>
    <w:rsid w:val="00FA2FFE"/>
    <w:rsid w:val="00FA7170"/>
    <w:rsid w:val="00FB0714"/>
    <w:rsid w:val="00FB67D9"/>
    <w:rsid w:val="00FC1A8C"/>
    <w:rsid w:val="00FD1B0F"/>
    <w:rsid w:val="00FD69D9"/>
    <w:rsid w:val="00FE6E5A"/>
    <w:rsid w:val="00FE76B8"/>
    <w:rsid w:val="00FE7A45"/>
    <w:rsid w:val="00FF6B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698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322FDF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322FDF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2661DA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843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E843E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Default">
    <w:name w:val="Default"/>
    <w:rsid w:val="007577F6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</w:rPr>
  </w:style>
  <w:style w:type="character" w:customStyle="1" w:styleId="Nagwek1Znak">
    <w:name w:val="Nagłówek 1 Znak"/>
    <w:link w:val="Nagwek1"/>
    <w:rsid w:val="002661D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Nagwek">
    <w:name w:val="header"/>
    <w:basedOn w:val="Normalny"/>
    <w:link w:val="NagwekZnak"/>
    <w:rsid w:val="002661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2661DA"/>
    <w:rPr>
      <w:rFonts w:ascii="Calibri" w:hAnsi="Calibri"/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rsid w:val="002661DA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2661DA"/>
    <w:rPr>
      <w:rFonts w:ascii="Calibri" w:hAnsi="Calibri"/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rsid w:val="00266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2661DA"/>
    <w:rPr>
      <w:rFonts w:ascii="Tahoma" w:hAnsi="Tahoma" w:cs="Tahoma"/>
      <w:sz w:val="16"/>
      <w:szCs w:val="16"/>
      <w:lang w:eastAsia="en-US"/>
    </w:rPr>
  </w:style>
  <w:style w:type="paragraph" w:customStyle="1" w:styleId="HeaderEven">
    <w:name w:val="Header Even"/>
    <w:basedOn w:val="Bezodstpw"/>
    <w:qFormat/>
    <w:rsid w:val="002661DA"/>
    <w:pPr>
      <w:pBdr>
        <w:bottom w:val="single" w:sz="4" w:space="1" w:color="4F81BD"/>
      </w:pBdr>
    </w:pPr>
    <w:rPr>
      <w:b/>
      <w:bCs/>
      <w:color w:val="1F497D"/>
      <w:sz w:val="20"/>
      <w:szCs w:val="23"/>
      <w:lang w:eastAsia="ja-JP"/>
    </w:rPr>
  </w:style>
  <w:style w:type="paragraph" w:styleId="Bezodstpw">
    <w:name w:val="No Spacing"/>
    <w:uiPriority w:val="1"/>
    <w:qFormat/>
    <w:rsid w:val="002661DA"/>
    <w:rPr>
      <w:rFonts w:ascii="Calibri" w:hAnsi="Calibri"/>
      <w:sz w:val="22"/>
      <w:szCs w:val="22"/>
      <w:lang w:eastAsia="en-US"/>
    </w:rPr>
  </w:style>
  <w:style w:type="paragraph" w:customStyle="1" w:styleId="HeaderRight">
    <w:name w:val="Header Right"/>
    <w:basedOn w:val="Nagwek"/>
    <w:uiPriority w:val="35"/>
    <w:qFormat/>
    <w:rsid w:val="00FC1A8C"/>
    <w:pPr>
      <w:pBdr>
        <w:bottom w:val="dashed" w:sz="4" w:space="18" w:color="7F7F7F"/>
      </w:pBdr>
      <w:tabs>
        <w:tab w:val="clear" w:pos="4536"/>
        <w:tab w:val="clear" w:pos="9072"/>
        <w:tab w:val="center" w:pos="4320"/>
        <w:tab w:val="right" w:pos="8640"/>
      </w:tabs>
      <w:jc w:val="right"/>
    </w:pPr>
    <w:rPr>
      <w:color w:val="7F7F7F"/>
      <w:sz w:val="20"/>
      <w:szCs w:val="20"/>
      <w:lang w:eastAsia="ja-JP"/>
    </w:rPr>
  </w:style>
  <w:style w:type="paragraph" w:customStyle="1" w:styleId="HeaderOdd">
    <w:name w:val="Header Odd"/>
    <w:basedOn w:val="Bezodstpw"/>
    <w:qFormat/>
    <w:rsid w:val="00FC1A8C"/>
    <w:pPr>
      <w:pBdr>
        <w:bottom w:val="single" w:sz="4" w:space="1" w:color="4F81BD"/>
      </w:pBdr>
      <w:jc w:val="right"/>
    </w:pPr>
    <w:rPr>
      <w:b/>
      <w:bCs/>
      <w:color w:val="1F497D"/>
      <w:sz w:val="20"/>
      <w:szCs w:val="23"/>
      <w:lang w:eastAsia="ja-JP"/>
    </w:rPr>
  </w:style>
  <w:style w:type="table" w:styleId="Tabela-Siatka">
    <w:name w:val="Table Grid"/>
    <w:basedOn w:val="Standardowy"/>
    <w:rsid w:val="00832B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Odd">
    <w:name w:val="Footer Odd"/>
    <w:basedOn w:val="Normalny"/>
    <w:qFormat/>
    <w:rsid w:val="007701F2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3"/>
      <w:lang w:eastAsia="ja-JP"/>
    </w:rPr>
  </w:style>
  <w:style w:type="character" w:styleId="Hipercze">
    <w:name w:val="Hyperlink"/>
    <w:rsid w:val="00C17994"/>
    <w:rPr>
      <w:color w:val="0000FF"/>
      <w:u w:val="single"/>
    </w:rPr>
  </w:style>
  <w:style w:type="character" w:styleId="Tekstzastpczy">
    <w:name w:val="Placeholder Text"/>
    <w:basedOn w:val="Domylnaczcionkaakapitu"/>
    <w:uiPriority w:val="99"/>
    <w:semiHidden/>
    <w:rsid w:val="00171107"/>
    <w:rPr>
      <w:color w:val="808080"/>
    </w:rPr>
  </w:style>
  <w:style w:type="paragraph" w:styleId="Akapitzlist">
    <w:name w:val="List Paragraph"/>
    <w:basedOn w:val="Normalny"/>
    <w:uiPriority w:val="34"/>
    <w:qFormat/>
    <w:rsid w:val="00367DC6"/>
    <w:pPr>
      <w:ind w:left="720"/>
      <w:contextualSpacing/>
    </w:pPr>
  </w:style>
  <w:style w:type="paragraph" w:styleId="Tekstpodstawowy2">
    <w:name w:val="Body Text 2"/>
    <w:basedOn w:val="Normalny"/>
    <w:link w:val="Tekstpodstawowy2Znak"/>
    <w:rsid w:val="00536BE1"/>
    <w:pPr>
      <w:spacing w:after="0" w:line="360" w:lineRule="auto"/>
      <w:jc w:val="both"/>
    </w:pPr>
    <w:rPr>
      <w:rFonts w:ascii="Tahoma" w:hAnsi="Tahoma" w:cs="Tahoma"/>
      <w:b/>
      <w:bCs/>
      <w:sz w:val="24"/>
      <w:szCs w:val="20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rsid w:val="00536BE1"/>
    <w:rPr>
      <w:rFonts w:ascii="Tahoma" w:hAnsi="Tahoma" w:cs="Tahoma"/>
      <w:b/>
      <w:bCs/>
      <w:sz w:val="24"/>
    </w:rPr>
  </w:style>
  <w:style w:type="character" w:styleId="Pogrubienie">
    <w:name w:val="Strong"/>
    <w:basedOn w:val="Domylnaczcionkaakapitu"/>
    <w:uiPriority w:val="22"/>
    <w:qFormat/>
    <w:rsid w:val="007E7390"/>
    <w:rPr>
      <w:b/>
      <w:bCs/>
    </w:rPr>
  </w:style>
  <w:style w:type="character" w:customStyle="1" w:styleId="apple-converted-space">
    <w:name w:val="apple-converted-space"/>
    <w:basedOn w:val="Domylnaczcionkaakapitu"/>
    <w:rsid w:val="007E7390"/>
  </w:style>
  <w:style w:type="character" w:styleId="Odwoaniedokomentarza">
    <w:name w:val="annotation reference"/>
    <w:basedOn w:val="Domylnaczcionkaakapitu"/>
    <w:rsid w:val="007E7390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E73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7E7390"/>
    <w:rPr>
      <w:rFonts w:ascii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7E73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7E7390"/>
    <w:rPr>
      <w:rFonts w:ascii="Calibri" w:hAnsi="Calibri"/>
      <w:b/>
      <w:bCs/>
      <w:lang w:eastAsia="en-US"/>
    </w:rPr>
  </w:style>
  <w:style w:type="paragraph" w:styleId="Podtytu">
    <w:name w:val="Subtitle"/>
    <w:basedOn w:val="Normalny"/>
    <w:link w:val="PodtytuZnak"/>
    <w:qFormat/>
    <w:rsid w:val="007E7390"/>
    <w:pPr>
      <w:spacing w:after="60" w:line="240" w:lineRule="auto"/>
      <w:jc w:val="center"/>
    </w:pPr>
    <w:rPr>
      <w:rFonts w:ascii="Arial" w:hAnsi="Arial"/>
      <w:sz w:val="24"/>
      <w:szCs w:val="20"/>
      <w:lang w:eastAsia="pl-PL"/>
    </w:rPr>
  </w:style>
  <w:style w:type="character" w:customStyle="1" w:styleId="PodtytuZnak">
    <w:name w:val="Podtytuł Znak"/>
    <w:basedOn w:val="Domylnaczcionkaakapitu"/>
    <w:link w:val="Podtytu"/>
    <w:rsid w:val="007E7390"/>
    <w:rPr>
      <w:rFonts w:ascii="Arial" w:hAnsi="Arial"/>
      <w:sz w:val="24"/>
    </w:rPr>
  </w:style>
  <w:style w:type="numbering" w:customStyle="1" w:styleId="Styl1">
    <w:name w:val="Styl1"/>
    <w:uiPriority w:val="99"/>
    <w:rsid w:val="007E7390"/>
    <w:pPr>
      <w:numPr>
        <w:numId w:val="55"/>
      </w:numPr>
    </w:pPr>
  </w:style>
  <w:style w:type="numbering" w:customStyle="1" w:styleId="Styl2">
    <w:name w:val="Styl2"/>
    <w:uiPriority w:val="99"/>
    <w:rsid w:val="007E7390"/>
    <w:pPr>
      <w:numPr>
        <w:numId w:val="56"/>
      </w:numPr>
    </w:pPr>
  </w:style>
  <w:style w:type="numbering" w:customStyle="1" w:styleId="Styl3">
    <w:name w:val="Styl3"/>
    <w:uiPriority w:val="99"/>
    <w:rsid w:val="007E7390"/>
    <w:pPr>
      <w:numPr>
        <w:numId w:val="57"/>
      </w:numPr>
    </w:pPr>
  </w:style>
  <w:style w:type="paragraph" w:customStyle="1" w:styleId="Akapitzlist1">
    <w:name w:val="Akapit z listą1"/>
    <w:basedOn w:val="Normalny"/>
    <w:rsid w:val="007E7390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1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7E7390"/>
    <w:rPr>
      <w:rFonts w:ascii="Calibri" w:hAnsi="Calibri"/>
      <w:sz w:val="22"/>
      <w:szCs w:val="22"/>
      <w:lang w:eastAsia="en-US"/>
    </w:rPr>
  </w:style>
  <w:style w:type="character" w:customStyle="1" w:styleId="Nagwek3Znak">
    <w:name w:val="Nagłówek 3 Znak"/>
    <w:basedOn w:val="Domylnaczcionkaakapitu"/>
    <w:link w:val="Nagwek3"/>
    <w:semiHidden/>
    <w:rsid w:val="00E843E4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character" w:customStyle="1" w:styleId="Nagwek4Znak">
    <w:name w:val="Nagłówek 4 Znak"/>
    <w:basedOn w:val="Domylnaczcionkaakapitu"/>
    <w:link w:val="Nagwek4"/>
    <w:semiHidden/>
    <w:rsid w:val="00E843E4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Akapitzlist2">
    <w:name w:val="Akapit z listą2"/>
    <w:basedOn w:val="Normalny"/>
    <w:rsid w:val="00E843E4"/>
    <w:pPr>
      <w:suppressAutoHyphens/>
      <w:spacing w:after="0" w:line="240" w:lineRule="auto"/>
      <w:ind w:left="720"/>
      <w:contextualSpacing/>
    </w:pPr>
    <w:rPr>
      <w:rFonts w:ascii="Times New Roman" w:hAnsi="Times New Roman"/>
      <w:kern w:val="2"/>
      <w:sz w:val="24"/>
      <w:szCs w:val="24"/>
      <w:lang w:eastAsia="pl-PL"/>
    </w:rPr>
  </w:style>
  <w:style w:type="character" w:styleId="Odwoaniedelikatne">
    <w:name w:val="Subtle Reference"/>
    <w:basedOn w:val="Domylnaczcionkaakapitu"/>
    <w:uiPriority w:val="31"/>
    <w:qFormat/>
    <w:rsid w:val="00A5077F"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09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829408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651441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KaziaW\Ustawienia%20lokalne\Temporary%20Internet%20Files\Content.Outlook\T9PBK047\firm&#243;wka%20CR%20A4%20v03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3C099158592424988C425D110675109" ma:contentTypeVersion="0" ma:contentTypeDescription="Utwórz nowy dokument." ma:contentTypeScope="" ma:versionID="b2cfe0eae8aaefe1acd79e29487451ae">
  <xsd:schema xmlns:xsd="http://www.w3.org/2001/XMLSchema" xmlns:p="http://schemas.microsoft.com/office/2006/metadata/properties" targetNamespace="http://schemas.microsoft.com/office/2006/metadata/properties" ma:root="true" ma:fieldsID="109315de924e3091cf82181abb24d9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 ma:readOnly="true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083C69-F457-4F34-B8C8-24C1215E90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A0923B-A016-464B-B2DF-60B81315F30B}">
  <ds:schemaRefs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dcmitype/"/>
    <ds:schemaRef ds:uri="http://purl.org/dc/terms/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0CF9FAA3-3BEB-42E8-B56C-72BEA75273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5CF0FA5B-0F63-49B5-91D1-6E03BA664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firmówka CR A4 v03</Template>
  <TotalTime>5</TotalTime>
  <Pages>1</Pages>
  <Words>39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Nieroda Hanna</cp:lastModifiedBy>
  <cp:revision>10</cp:revision>
  <cp:lastPrinted>2019-10-11T06:36:00Z</cp:lastPrinted>
  <dcterms:created xsi:type="dcterms:W3CDTF">2020-09-22T11:17:00Z</dcterms:created>
  <dcterms:modified xsi:type="dcterms:W3CDTF">2021-06-08T06:52:00Z</dcterms:modified>
</cp:coreProperties>
</file>