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3F0D" w:rsidRPr="00315248" w:rsidRDefault="00743F0D" w:rsidP="00743F0D">
      <w:pPr>
        <w:spacing w:after="0" w:line="240" w:lineRule="auto"/>
        <w:jc w:val="both"/>
        <w:rPr>
          <w:rFonts w:ascii="Times New Roman" w:hAnsi="Times New Roman"/>
          <w:color w:val="000000" w:themeColor="text1"/>
        </w:rPr>
      </w:pPr>
    </w:p>
    <w:p w:rsidR="00743F0D" w:rsidRPr="00315248" w:rsidRDefault="00743F0D" w:rsidP="00743F0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u w:val="single"/>
        </w:rPr>
      </w:pPr>
      <w:r w:rsidRPr="00315248">
        <w:rPr>
          <w:rFonts w:ascii="Times New Roman" w:hAnsi="Times New Roman"/>
          <w:b/>
          <w:color w:val="000000" w:themeColor="text1"/>
          <w:u w:val="single"/>
        </w:rPr>
        <w:t>OŚWIADCZENIE WYKONAWCY O SPEŁNIANIU WARUNKÓW UDZIAŁU W POSTĘPOWANIU O UDZIELENIE ZAMÓWIENIA</w:t>
      </w:r>
    </w:p>
    <w:p w:rsidR="00743F0D" w:rsidRPr="00315248" w:rsidRDefault="00743F0D" w:rsidP="00743F0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u w:val="single"/>
        </w:rPr>
      </w:pPr>
    </w:p>
    <w:p w:rsidR="00743F0D" w:rsidRPr="00315248" w:rsidRDefault="00743F0D" w:rsidP="00743F0D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Ja / My ………………………………………………………………………………………</w:t>
      </w:r>
    </w:p>
    <w:p w:rsidR="00743F0D" w:rsidRPr="00315248" w:rsidRDefault="00743F0D" w:rsidP="00743F0D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(imię i nazwisko)</w:t>
      </w:r>
    </w:p>
    <w:p w:rsidR="00743F0D" w:rsidRPr="00315248" w:rsidRDefault="00743F0D" w:rsidP="00743F0D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</w:p>
    <w:p w:rsidR="00743F0D" w:rsidRPr="00315248" w:rsidRDefault="00743F0D" w:rsidP="00743F0D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reprezentując Wykonawcę……………………………………………………………………</w:t>
      </w:r>
    </w:p>
    <w:p w:rsidR="00743F0D" w:rsidRPr="00315248" w:rsidRDefault="00743F0D" w:rsidP="00743F0D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</w:p>
    <w:p w:rsidR="00743F0D" w:rsidRPr="00315248" w:rsidRDefault="00743F0D" w:rsidP="00743F0D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…………………………………………………………………………………………………</w:t>
      </w:r>
    </w:p>
    <w:p w:rsidR="00743F0D" w:rsidRPr="00315248" w:rsidRDefault="00743F0D" w:rsidP="00743F0D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(nazwa Wykonawcy)</w:t>
      </w:r>
    </w:p>
    <w:p w:rsidR="00743F0D" w:rsidRPr="00315248" w:rsidRDefault="00743F0D" w:rsidP="00743F0D">
      <w:pPr>
        <w:spacing w:after="0" w:line="240" w:lineRule="auto"/>
        <w:jc w:val="center"/>
        <w:rPr>
          <w:rFonts w:ascii="Times New Roman" w:hAnsi="Times New Roman"/>
          <w:color w:val="000000" w:themeColor="text1"/>
        </w:rPr>
      </w:pPr>
    </w:p>
    <w:p w:rsidR="00743F0D" w:rsidRPr="00315248" w:rsidRDefault="00743F0D" w:rsidP="00743F0D">
      <w:pPr>
        <w:spacing w:after="0" w:line="240" w:lineRule="auto"/>
        <w:ind w:left="360" w:hanging="360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składając ofertę na wykonanie zadania pn.:</w:t>
      </w:r>
    </w:p>
    <w:p w:rsidR="00743F0D" w:rsidRPr="00315248" w:rsidRDefault="00743F0D" w:rsidP="00743F0D">
      <w:pPr>
        <w:spacing w:after="0" w:line="240" w:lineRule="auto"/>
        <w:ind w:left="360" w:hanging="360"/>
        <w:jc w:val="center"/>
        <w:rPr>
          <w:rFonts w:ascii="Times New Roman" w:hAnsi="Times New Roman"/>
          <w:color w:val="000000" w:themeColor="text1"/>
        </w:rPr>
      </w:pPr>
    </w:p>
    <w:p w:rsidR="00453C76" w:rsidRDefault="00043D81" w:rsidP="00043D81">
      <w:pPr>
        <w:spacing w:after="0" w:line="240" w:lineRule="auto"/>
        <w:ind w:left="360" w:hanging="360"/>
        <w:jc w:val="center"/>
        <w:rPr>
          <w:rFonts w:ascii="Times New Roman" w:hAnsi="Times New Roman"/>
          <w:b/>
        </w:rPr>
      </w:pPr>
      <w:r w:rsidRPr="00315248">
        <w:rPr>
          <w:rFonts w:ascii="Times New Roman" w:hAnsi="Times New Roman"/>
          <w:b/>
        </w:rPr>
        <w:t>„</w:t>
      </w:r>
      <w:r>
        <w:rPr>
          <w:rFonts w:ascii="Times New Roman" w:hAnsi="Times New Roman"/>
          <w:b/>
        </w:rPr>
        <w:t>Zabudowa kotłów i technologii kotłowni w budynkach przy ul. Leona 1 i 3 w Rydułtowach”</w:t>
      </w:r>
    </w:p>
    <w:p w:rsidR="00043D81" w:rsidRDefault="00043D81" w:rsidP="00743F0D">
      <w:pPr>
        <w:spacing w:after="0" w:line="240" w:lineRule="auto"/>
        <w:ind w:left="360" w:hanging="360"/>
        <w:jc w:val="both"/>
        <w:rPr>
          <w:rFonts w:ascii="Times New Roman" w:hAnsi="Times New Roman"/>
        </w:rPr>
      </w:pPr>
    </w:p>
    <w:p w:rsidR="00743F0D" w:rsidRPr="00315248" w:rsidRDefault="00743F0D" w:rsidP="00743F0D">
      <w:pPr>
        <w:spacing w:after="0" w:line="240" w:lineRule="auto"/>
        <w:ind w:left="360" w:hanging="360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oświadczam(y), że:</w:t>
      </w:r>
    </w:p>
    <w:p w:rsidR="00743F0D" w:rsidRPr="00315248" w:rsidRDefault="00743F0D" w:rsidP="00743F0D">
      <w:pPr>
        <w:pStyle w:val="Akapitzlist"/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Posiadamy uprawnienia do wykonywania określonej działalności lub czynności, jeżeli przepisy prawa nakładają obowiązek ich posiadania.</w:t>
      </w:r>
    </w:p>
    <w:p w:rsidR="00743F0D" w:rsidRPr="00315248" w:rsidRDefault="00743F0D" w:rsidP="00743F0D">
      <w:pPr>
        <w:pStyle w:val="Akapitzlist"/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Posiadamy wiedzę i doświadczenie.</w:t>
      </w:r>
    </w:p>
    <w:p w:rsidR="00743F0D" w:rsidRPr="00315248" w:rsidRDefault="00743F0D" w:rsidP="00743F0D">
      <w:pPr>
        <w:pStyle w:val="Akapitzlist"/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Dysponujemy odpowiednim potencjałem technicznym oraz osobami zdolnymi do wykonania zamówienia.</w:t>
      </w:r>
    </w:p>
    <w:p w:rsidR="00743F0D" w:rsidRDefault="00743F0D" w:rsidP="00743F0D">
      <w:pPr>
        <w:pStyle w:val="Akapitzlist"/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 xml:space="preserve">Nasza sytuacja ekonomiczna i finansowa zapewni wykonanie wyżej wymienionego zamówienia. </w:t>
      </w:r>
    </w:p>
    <w:p w:rsidR="00743F0D" w:rsidRPr="007C2B85" w:rsidRDefault="00743F0D" w:rsidP="00743F0D">
      <w:pPr>
        <w:pStyle w:val="Akapitzlist"/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P</w:t>
      </w:r>
      <w:r w:rsidRPr="007C2B85">
        <w:rPr>
          <w:rFonts w:ascii="Times New Roman" w:hAnsi="Times New Roman"/>
        </w:rPr>
        <w:t>olegamy na wiedzy i doświadczeniu, potencjale technicznym, osobach zdolnych do wykonania zamówienia lub zdolnościach finansowych innych podmiotów i przedstawiamy w tym celu pisemne zobowiązanie następujących podmiotów do oddania nam do dyspozycji ni</w:t>
      </w:r>
      <w:bookmarkStart w:id="0" w:name="_GoBack"/>
      <w:bookmarkEnd w:id="0"/>
      <w:r w:rsidRPr="007C2B85">
        <w:rPr>
          <w:rFonts w:ascii="Times New Roman" w:hAnsi="Times New Roman"/>
        </w:rPr>
        <w:t>ezbędnych zasobów na okres korzystania z nich przy wykonywaniu zamówienia:</w:t>
      </w:r>
    </w:p>
    <w:p w:rsidR="00743F0D" w:rsidRPr="00315248" w:rsidRDefault="00743F0D" w:rsidP="00743F0D">
      <w:pPr>
        <w:spacing w:after="0" w:line="240" w:lineRule="auto"/>
        <w:ind w:left="284"/>
        <w:jc w:val="both"/>
        <w:rPr>
          <w:rFonts w:ascii="Times New Roman" w:hAnsi="Times New Roman"/>
        </w:rPr>
      </w:pPr>
      <w:r w:rsidRPr="00315248">
        <w:rPr>
          <w:rFonts w:ascii="Times New Roman" w:hAnsi="Times New Roman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743F0D" w:rsidRDefault="00743F0D" w:rsidP="00743F0D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743F0D" w:rsidRDefault="00743F0D" w:rsidP="00743F0D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743F0D" w:rsidRPr="00315248" w:rsidRDefault="00743F0D" w:rsidP="00743F0D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743F0D" w:rsidRPr="00315248" w:rsidRDefault="00743F0D" w:rsidP="00743F0D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…………………., dnia……………..</w:t>
      </w:r>
    </w:p>
    <w:p w:rsidR="00743F0D" w:rsidRPr="00315248" w:rsidRDefault="00743F0D" w:rsidP="00743F0D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743F0D" w:rsidRPr="00315248" w:rsidRDefault="00743F0D" w:rsidP="00743F0D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743F0D" w:rsidRPr="00315248" w:rsidRDefault="00743F0D" w:rsidP="00743F0D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743F0D" w:rsidRPr="00315248" w:rsidRDefault="00743F0D" w:rsidP="00743F0D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743F0D" w:rsidRPr="00315248" w:rsidRDefault="00743F0D" w:rsidP="00743F0D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743F0D" w:rsidRPr="00315248" w:rsidRDefault="00743F0D" w:rsidP="00743F0D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743F0D" w:rsidRPr="00315248" w:rsidRDefault="00743F0D" w:rsidP="00743F0D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……………………………………………………..</w:t>
      </w:r>
    </w:p>
    <w:p w:rsidR="00743F0D" w:rsidRPr="00315248" w:rsidRDefault="00743F0D" w:rsidP="00743F0D">
      <w:pPr>
        <w:spacing w:after="0" w:line="240" w:lineRule="auto"/>
        <w:ind w:left="2836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 xml:space="preserve">(podpis i pieczątka imienna przedstawiciela   </w:t>
      </w:r>
    </w:p>
    <w:p w:rsidR="00743F0D" w:rsidRPr="00315248" w:rsidRDefault="00743F0D" w:rsidP="00743F0D">
      <w:pPr>
        <w:spacing w:after="0" w:line="240" w:lineRule="auto"/>
        <w:ind w:left="2127" w:firstLine="709"/>
        <w:jc w:val="center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Wykonawcy/Pełnomocnika)</w:t>
      </w:r>
    </w:p>
    <w:p w:rsidR="00743F0D" w:rsidRPr="00315248" w:rsidRDefault="00743F0D" w:rsidP="00743F0D">
      <w:pPr>
        <w:spacing w:after="0" w:line="240" w:lineRule="auto"/>
        <w:jc w:val="both"/>
        <w:rPr>
          <w:rFonts w:ascii="Times New Roman" w:hAnsi="Times New Roman"/>
          <w:color w:val="000000" w:themeColor="text1"/>
          <w:lang w:eastAsia="pl-PL"/>
        </w:rPr>
      </w:pPr>
    </w:p>
    <w:p w:rsidR="00F155F0" w:rsidRPr="00743F0D" w:rsidRDefault="00F155F0" w:rsidP="00743F0D"/>
    <w:sectPr w:rsidR="00F155F0" w:rsidRPr="00743F0D" w:rsidSect="00EE67C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7" w:right="849" w:bottom="1417" w:left="1134" w:header="708" w:footer="2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7759" w:rsidRDefault="00537759" w:rsidP="002661DA">
      <w:pPr>
        <w:spacing w:after="0" w:line="240" w:lineRule="auto"/>
      </w:pPr>
      <w:r>
        <w:separator/>
      </w:r>
    </w:p>
  </w:endnote>
  <w:endnote w:type="continuationSeparator" w:id="0">
    <w:p w:rsidR="00537759" w:rsidRDefault="00537759" w:rsidP="002661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C90C57D6-1612-40E6-ABDC-FE33FA0E5409}"/>
    <w:embedBold r:id="rId2" w:fontKey="{3BD3688C-4A0C-472D-95D7-51179C3C0660}"/>
    <w:embedItalic r:id="rId3" w:fontKey="{42CAC88A-2037-47F4-AF4F-0DC8F58C062C}"/>
    <w:embedBoldItalic r:id="rId4" w:fontKey="{D65ACB8A-6992-4974-8A96-A71E6D7AEAF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3D983112-CAEB-48C9-99A7-643F100900B5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E087C2DD-179A-4BDF-84D9-4456B020A94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0185B43E-71A5-4E85-B40F-0B1FCFD95CC9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8" w:fontKey="{55753D01-5041-4F23-83ED-91FF74DB3225}"/>
    <w:embedBold r:id="rId9" w:fontKey="{1ED19C82-2ADE-4AE2-B835-D4FF4B094D3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B30C3B63-73E2-4CFE-960A-5EF7224585B7}"/>
    <w:embedBold r:id="rId11" w:fontKey="{35422F1E-EDD7-4947-992E-50EF68E233EB}"/>
    <w:embedBoldItalic r:id="rId12" w:fontKey="{B09DBE61-2C69-4B12-927B-2CE293E76801}"/>
  </w:font>
  <w:font w:name="EUAlbertina">
    <w:charset w:val="00"/>
    <w:family w:val="roman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3" w:fontKey="{29005064-4030-409A-8F0D-B9027F262B82}"/>
    <w:embedBold r:id="rId14" w:fontKey="{C89E8C0D-6684-436B-9AA5-074705F4FC45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B15826F6-3275-47BE-A44F-32A99CA8BCDA}"/>
  </w:font>
  <w:font w:name="DIN Next LT Pro">
    <w:altName w:val="Corbel"/>
    <w:charset w:val="EE"/>
    <w:family w:val="swiss"/>
    <w:pitch w:val="variable"/>
    <w:sig w:usb0="A00000AF" w:usb1="5000205B" w:usb2="00000000" w:usb3="00000000" w:csb0="0000009B" w:csb1="00000000"/>
    <w:embedRegular r:id="rId16" w:fontKey="{C832EEE3-5A8F-4CFD-B7CA-4AB0DE12E1D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039C" w:rsidRDefault="0085039C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039C" w:rsidRDefault="0085039C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759" w:rsidRPr="00640DD4" w:rsidRDefault="00537759" w:rsidP="00904986">
    <w:pPr>
      <w:tabs>
        <w:tab w:val="left" w:pos="4820"/>
      </w:tabs>
      <w:spacing w:after="0"/>
      <w:ind w:right="-567"/>
      <w:rPr>
        <w:rFonts w:ascii="DIN Next LT Pro" w:hAnsi="DIN Next LT Pro"/>
        <w:sz w:val="16"/>
        <w:szCs w:val="16"/>
      </w:rPr>
    </w:pPr>
    <w:r w:rsidRPr="00AE27C6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290908C" wp14:editId="0F063350">
              <wp:simplePos x="0" y="0"/>
              <wp:positionH relativeFrom="column">
                <wp:posOffset>-1633</wp:posOffset>
              </wp:positionH>
              <wp:positionV relativeFrom="paragraph">
                <wp:posOffset>103653</wp:posOffset>
              </wp:positionV>
              <wp:extent cx="6281898" cy="0"/>
              <wp:effectExtent l="0" t="0" r="24130" b="19050"/>
              <wp:wrapNone/>
              <wp:docPr id="6" name="Łącznik prostoliniowy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81898" cy="0"/>
                      </a:xfrm>
                      <a:prstGeom prst="line">
                        <a:avLst/>
                      </a:prstGeom>
                      <a:ln>
                        <a:solidFill>
                          <a:srgbClr val="ED1C24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6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15pt,8.15pt" to="494.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" strokecolor="#ed1c24"/>
          </w:pict>
        </mc:Fallback>
      </mc:AlternateContent>
    </w:r>
    <w:r w:rsidRPr="00397B3D">
      <w:rPr>
        <w:sz w:val="16"/>
        <w:szCs w:val="16"/>
      </w:rPr>
      <w:br/>
    </w:r>
    <w:r w:rsidRPr="00640DD4">
      <w:rPr>
        <w:rFonts w:ascii="DIN Next LT Pro" w:hAnsi="DIN Next LT Pro"/>
        <w:sz w:val="16"/>
        <w:szCs w:val="16"/>
      </w:rPr>
      <w:t>Ciepłownia Rydułtowy Spółka z ograniczoną odpowiedzialnością</w:t>
    </w:r>
    <w:r w:rsidRPr="00640DD4">
      <w:rPr>
        <w:rFonts w:ascii="DIN Next LT Pro" w:hAnsi="DIN Next LT Pro"/>
        <w:sz w:val="16"/>
        <w:szCs w:val="16"/>
      </w:rPr>
      <w:tab/>
      <w:t>KRS: 0000064175 – Rejestr Przedsiębiorców, Sąd Rejonowy w Gliwicach</w:t>
    </w:r>
    <w:r>
      <w:rPr>
        <w:rFonts w:ascii="DIN Next LT Pro" w:hAnsi="DIN Next LT Pro"/>
        <w:sz w:val="16"/>
        <w:szCs w:val="16"/>
      </w:rPr>
      <w:br/>
      <w:t>ul. Plebiscytowa 50</w:t>
    </w:r>
    <w:r w:rsidRPr="00640DD4">
      <w:rPr>
        <w:rFonts w:ascii="DIN Next LT Pro" w:hAnsi="DIN Next LT Pro"/>
        <w:sz w:val="16"/>
        <w:szCs w:val="16"/>
      </w:rPr>
      <w:t>, 44-280 Rydułtowy</w:t>
    </w:r>
    <w:r w:rsidRPr="00640DD4">
      <w:rPr>
        <w:rFonts w:ascii="DIN Next LT Pro" w:hAnsi="DIN Next LT Pro"/>
        <w:sz w:val="16"/>
        <w:szCs w:val="16"/>
      </w:rPr>
      <w:tab/>
      <w:t>X Wydział Gospodarczy Krajowego Rejestru Sądowego</w:t>
    </w:r>
    <w:r w:rsidRPr="00640DD4">
      <w:rPr>
        <w:rFonts w:ascii="DIN Next LT Pro" w:hAnsi="DIN Next LT Pro"/>
        <w:sz w:val="16"/>
        <w:szCs w:val="16"/>
      </w:rPr>
      <w:tab/>
    </w:r>
    <w:r w:rsidRPr="00640DD4">
      <w:rPr>
        <w:rFonts w:ascii="DIN Next LT Pro" w:hAnsi="DIN Next LT Pro"/>
        <w:sz w:val="16"/>
        <w:szCs w:val="16"/>
      </w:rPr>
      <w:br/>
    </w:r>
    <w:r>
      <w:rPr>
        <w:rFonts w:ascii="DIN Next LT Pro" w:hAnsi="DIN Next LT Pro"/>
        <w:sz w:val="16"/>
        <w:szCs w:val="16"/>
      </w:rPr>
      <w:t>T</w:t>
    </w:r>
    <w:r w:rsidRPr="00640DD4">
      <w:rPr>
        <w:rFonts w:ascii="DIN Next LT Pro" w:hAnsi="DIN Next LT Pro"/>
        <w:sz w:val="16"/>
        <w:szCs w:val="16"/>
      </w:rPr>
      <w:t>: 324 576 611, fax. 324 576 633</w:t>
    </w:r>
    <w:r w:rsidRPr="00640DD4">
      <w:rPr>
        <w:rFonts w:ascii="DIN Next LT Pro" w:hAnsi="DIN Next LT Pro"/>
        <w:sz w:val="16"/>
        <w:szCs w:val="16"/>
      </w:rPr>
      <w:tab/>
      <w:t>Wysokość kapitału zakładowego: 472 500,00 zł</w:t>
    </w:r>
    <w:r w:rsidRPr="00640DD4">
      <w:rPr>
        <w:rFonts w:ascii="DIN Next LT Pro" w:hAnsi="DIN Next LT Pro"/>
        <w:sz w:val="16"/>
        <w:szCs w:val="16"/>
      </w:rPr>
      <w:br/>
    </w:r>
    <w:r>
      <w:rPr>
        <w:rFonts w:ascii="DIN Next LT Pro" w:hAnsi="DIN Next LT Pro"/>
        <w:sz w:val="16"/>
        <w:szCs w:val="16"/>
      </w:rPr>
      <w:t>E</w:t>
    </w:r>
    <w:r w:rsidRPr="00640DD4">
      <w:rPr>
        <w:rFonts w:ascii="DIN Next LT Pro" w:hAnsi="DIN Next LT Pro"/>
        <w:sz w:val="16"/>
        <w:szCs w:val="16"/>
      </w:rPr>
      <w:t>: office@ryd.com.pl, http://www.ryd.com.pl</w:t>
    </w:r>
    <w:r w:rsidRPr="00640DD4">
      <w:rPr>
        <w:rFonts w:ascii="DIN Next LT Pro" w:hAnsi="DIN Next LT Pro"/>
        <w:sz w:val="16"/>
        <w:szCs w:val="16"/>
      </w:rPr>
      <w:tab/>
      <w:t>NIP: 647-05-18-565, REGON: 271976426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7759" w:rsidRDefault="00537759" w:rsidP="002661DA">
      <w:pPr>
        <w:spacing w:after="0" w:line="240" w:lineRule="auto"/>
      </w:pPr>
      <w:r>
        <w:separator/>
      </w:r>
    </w:p>
  </w:footnote>
  <w:footnote w:type="continuationSeparator" w:id="0">
    <w:p w:rsidR="00537759" w:rsidRDefault="00537759" w:rsidP="002661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039C" w:rsidRDefault="0085039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6352" w:rsidRPr="00EE67C5" w:rsidRDefault="0085039C" w:rsidP="00CD6352">
    <w:pPr>
      <w:tabs>
        <w:tab w:val="left" w:pos="2197"/>
        <w:tab w:val="left" w:pos="3124"/>
        <w:tab w:val="right" w:pos="9923"/>
      </w:tabs>
      <w:jc w:val="right"/>
      <w:rPr>
        <w:rFonts w:ascii="Times New Roman" w:hAnsi="Times New Roman"/>
        <w:sz w:val="16"/>
        <w:szCs w:val="16"/>
        <w:lang w:val="en-US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65408" behindDoc="0" locked="0" layoutInCell="1" allowOverlap="1" wp14:anchorId="7DF61A97" wp14:editId="6566FD67">
              <wp:simplePos x="0" y="0"/>
              <wp:positionH relativeFrom="column">
                <wp:posOffset>-1905</wp:posOffset>
              </wp:positionH>
              <wp:positionV relativeFrom="paragraph">
                <wp:posOffset>583372</wp:posOffset>
              </wp:positionV>
              <wp:extent cx="6281420" cy="0"/>
              <wp:effectExtent l="0" t="0" r="24130" b="19050"/>
              <wp:wrapNone/>
              <wp:docPr id="2" name="Łącznik prostoliniowy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8142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ED1C24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2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15pt,45.95pt" to="494.45pt,4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" strokecolor="#ed1c24">
              <o:lock v:ext="edit" shapetype="f"/>
            </v:line>
          </w:pict>
        </mc:Fallback>
      </mc:AlternateContent>
    </w:r>
    <w:r>
      <w:object w:dxaOrig="1972" w:dyaOrig="7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7.9pt;height:36.85pt" o:ole="">
          <v:imagedata r:id="rId1" o:title=""/>
        </v:shape>
        <o:OLEObject Type="Embed" ProgID="CorelDraw.Graphic.17" ShapeID="_x0000_i1025" DrawAspect="Content" ObjectID="_1691470584" r:id="rId2"/>
      </w:object>
    </w:r>
    <w:r>
      <w:tab/>
    </w:r>
    <w:r>
      <w:tab/>
    </w:r>
    <w:r>
      <w:tab/>
    </w:r>
    <w:r w:rsidR="00CD6352">
      <w:rPr>
        <w:rFonts w:ascii="Times New Roman" w:hAnsi="Times New Roman"/>
        <w:i/>
        <w:color w:val="C0504D"/>
        <w:sz w:val="24"/>
      </w:rPr>
      <w:t>Załącznik nr 6 do SIWZ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759" w:rsidRPr="00EE67C5" w:rsidRDefault="00537759" w:rsidP="00EE67C5">
    <w:pPr>
      <w:tabs>
        <w:tab w:val="left" w:pos="2197"/>
        <w:tab w:val="left" w:pos="3124"/>
        <w:tab w:val="right" w:pos="9923"/>
      </w:tabs>
      <w:rPr>
        <w:rFonts w:ascii="Times New Roman" w:hAnsi="Times New Roman"/>
        <w:sz w:val="16"/>
        <w:szCs w:val="16"/>
        <w:lang w:val="en-US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63360" behindDoc="0" locked="0" layoutInCell="1" allowOverlap="1" wp14:anchorId="33D3B3F3" wp14:editId="5BAB3802">
              <wp:simplePos x="0" y="0"/>
              <wp:positionH relativeFrom="column">
                <wp:posOffset>-1905</wp:posOffset>
              </wp:positionH>
              <wp:positionV relativeFrom="paragraph">
                <wp:posOffset>512444</wp:posOffset>
              </wp:positionV>
              <wp:extent cx="6281420" cy="0"/>
              <wp:effectExtent l="0" t="0" r="24130" b="19050"/>
              <wp:wrapNone/>
              <wp:docPr id="5" name="Łącznik prostoliniowy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8142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ED1C24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5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15pt,40.35pt" to="494.45pt,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" strokecolor="#ed1c24">
              <o:lock v:ext="edit" shapetype="f"/>
            </v:line>
          </w:pict>
        </mc:Fallback>
      </mc:AlternateContent>
    </w:r>
    <w:r>
      <w:object w:dxaOrig="1972" w:dyaOrig="7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97.9pt;height:36.85pt" o:ole="">
          <v:imagedata r:id="rId1" o:title=""/>
        </v:shape>
        <o:OLEObject Type="Embed" ProgID="CorelDraw.Graphic.17" ShapeID="_x0000_i1026" DrawAspect="Content" ObjectID="_1691470585" r:id="rId2"/>
      </w:object>
    </w:r>
    <w:r>
      <w:tab/>
    </w:r>
    <w:r>
      <w:tab/>
    </w:r>
    <w:r>
      <w:tab/>
    </w:r>
    <w:r>
      <w:rPr>
        <w:rFonts w:ascii="Times New Roman" w:hAnsi="Times New Roman"/>
        <w:i/>
        <w:color w:val="C0504D"/>
        <w:sz w:val="24"/>
      </w:rPr>
      <w:t>opis przedmiotu zamówienia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Num3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3)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380"/>
        </w:tabs>
        <w:ind w:left="380" w:hanging="360"/>
      </w:pPr>
    </w:lvl>
  </w:abstractNum>
  <w:abstractNum w:abstractNumId="2">
    <w:nsid w:val="0000000F"/>
    <w:multiLevelType w:val="multilevel"/>
    <w:tmpl w:val="841C8A4A"/>
    <w:name w:val="WWNum15"/>
    <w:lvl w:ilvl="0">
      <w:start w:val="10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858" w:hanging="432"/>
      </w:pPr>
      <w:rPr>
        <w:b w:val="0"/>
        <w:strike w:val="0"/>
        <w:dstrike w:val="0"/>
        <w:u w:val="none"/>
        <w:effect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1072" w:hanging="504"/>
      </w:pPr>
      <w:rPr>
        <w:b w:val="0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350" w:hanging="648"/>
      </w:pPr>
      <w:rPr>
        <w:rFonts w:ascii="Symbol" w:hAnsi="Symbol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>
    <w:nsid w:val="004E5E25"/>
    <w:multiLevelType w:val="hybridMultilevel"/>
    <w:tmpl w:val="12DA7FC4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">
    <w:nsid w:val="042A7E9E"/>
    <w:multiLevelType w:val="hybridMultilevel"/>
    <w:tmpl w:val="6BD67A20"/>
    <w:lvl w:ilvl="0" w:tplc="CDFE1046">
      <w:start w:val="1"/>
      <w:numFmt w:val="lowerLetter"/>
      <w:lvlText w:val="%1)"/>
      <w:lvlJc w:val="left"/>
      <w:pPr>
        <w:ind w:left="1713" w:hanging="360"/>
      </w:pPr>
    </w:lvl>
    <w:lvl w:ilvl="1" w:tplc="A660522E" w:tentative="1">
      <w:start w:val="1"/>
      <w:numFmt w:val="lowerLetter"/>
      <w:lvlText w:val="%2."/>
      <w:lvlJc w:val="left"/>
      <w:pPr>
        <w:ind w:left="2433" w:hanging="360"/>
      </w:pPr>
    </w:lvl>
    <w:lvl w:ilvl="2" w:tplc="3C0CF816" w:tentative="1">
      <w:start w:val="1"/>
      <w:numFmt w:val="lowerRoman"/>
      <w:lvlText w:val="%3."/>
      <w:lvlJc w:val="right"/>
      <w:pPr>
        <w:ind w:left="3153" w:hanging="180"/>
      </w:pPr>
    </w:lvl>
    <w:lvl w:ilvl="3" w:tplc="27126724" w:tentative="1">
      <w:start w:val="1"/>
      <w:numFmt w:val="decimal"/>
      <w:lvlText w:val="%4."/>
      <w:lvlJc w:val="left"/>
      <w:pPr>
        <w:ind w:left="3873" w:hanging="360"/>
      </w:pPr>
    </w:lvl>
    <w:lvl w:ilvl="4" w:tplc="2E608A18" w:tentative="1">
      <w:start w:val="1"/>
      <w:numFmt w:val="lowerLetter"/>
      <w:lvlText w:val="%5."/>
      <w:lvlJc w:val="left"/>
      <w:pPr>
        <w:ind w:left="4593" w:hanging="360"/>
      </w:pPr>
    </w:lvl>
    <w:lvl w:ilvl="5" w:tplc="49F6F86E" w:tentative="1">
      <w:start w:val="1"/>
      <w:numFmt w:val="lowerRoman"/>
      <w:lvlText w:val="%6."/>
      <w:lvlJc w:val="right"/>
      <w:pPr>
        <w:ind w:left="5313" w:hanging="180"/>
      </w:pPr>
    </w:lvl>
    <w:lvl w:ilvl="6" w:tplc="4E34B618" w:tentative="1">
      <w:start w:val="1"/>
      <w:numFmt w:val="decimal"/>
      <w:lvlText w:val="%7."/>
      <w:lvlJc w:val="left"/>
      <w:pPr>
        <w:ind w:left="6033" w:hanging="360"/>
      </w:pPr>
    </w:lvl>
    <w:lvl w:ilvl="7" w:tplc="68A86770" w:tentative="1">
      <w:start w:val="1"/>
      <w:numFmt w:val="lowerLetter"/>
      <w:lvlText w:val="%8."/>
      <w:lvlJc w:val="left"/>
      <w:pPr>
        <w:ind w:left="6753" w:hanging="360"/>
      </w:pPr>
    </w:lvl>
    <w:lvl w:ilvl="8" w:tplc="9A14662C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5">
    <w:nsid w:val="04584C46"/>
    <w:multiLevelType w:val="hybridMultilevel"/>
    <w:tmpl w:val="8A6E034C"/>
    <w:lvl w:ilvl="0" w:tplc="04150017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E27B53"/>
    <w:multiLevelType w:val="hybridMultilevel"/>
    <w:tmpl w:val="1006FD34"/>
    <w:lvl w:ilvl="0" w:tplc="0415000F">
      <w:start w:val="1"/>
      <w:numFmt w:val="decimal"/>
      <w:lvlText w:val="%1."/>
      <w:lvlJc w:val="left"/>
      <w:pPr>
        <w:ind w:left="1211" w:hanging="360"/>
      </w:pPr>
      <w:rPr>
        <w:b w:val="0"/>
      </w:rPr>
    </w:lvl>
    <w:lvl w:ilvl="1" w:tplc="04150017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5C62A2D"/>
    <w:multiLevelType w:val="hybridMultilevel"/>
    <w:tmpl w:val="811229E0"/>
    <w:lvl w:ilvl="0" w:tplc="8FE00F60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50019">
      <w:start w:val="1"/>
      <w:numFmt w:val="decimal"/>
      <w:lvlText w:val="%2)"/>
      <w:lvlJc w:val="left"/>
      <w:pPr>
        <w:ind w:left="1789" w:hanging="360"/>
      </w:pPr>
    </w:lvl>
    <w:lvl w:ilvl="2" w:tplc="0415001B">
      <w:start w:val="1"/>
      <w:numFmt w:val="lowerRoman"/>
      <w:lvlText w:val="%3."/>
      <w:lvlJc w:val="right"/>
      <w:pPr>
        <w:ind w:left="2509" w:hanging="18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060112D2"/>
    <w:multiLevelType w:val="hybridMultilevel"/>
    <w:tmpl w:val="30D83966"/>
    <w:lvl w:ilvl="0" w:tplc="8FE00F60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1">
      <w:start w:val="1"/>
      <w:numFmt w:val="lowerLetter"/>
      <w:lvlText w:val="%2."/>
      <w:lvlJc w:val="left"/>
      <w:pPr>
        <w:ind w:left="1440" w:hanging="360"/>
      </w:pPr>
    </w:lvl>
    <w:lvl w:ilvl="2" w:tplc="819479FA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A5C16BB"/>
    <w:multiLevelType w:val="hybridMultilevel"/>
    <w:tmpl w:val="7562C86A"/>
    <w:lvl w:ilvl="0" w:tplc="EACE867E">
      <w:start w:val="1"/>
      <w:numFmt w:val="bullet"/>
      <w:lvlText w:val=""/>
      <w:lvlJc w:val="left"/>
      <w:pPr>
        <w:ind w:left="1509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2229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949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669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389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5109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829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549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269" w:hanging="360"/>
      </w:pPr>
      <w:rPr>
        <w:rFonts w:ascii="Wingdings" w:hAnsi="Wingdings" w:hint="default"/>
      </w:rPr>
    </w:lvl>
  </w:abstractNum>
  <w:abstractNum w:abstractNumId="10">
    <w:nsid w:val="0BCB1032"/>
    <w:multiLevelType w:val="hybridMultilevel"/>
    <w:tmpl w:val="57CA4B12"/>
    <w:lvl w:ilvl="0" w:tplc="04150001">
      <w:start w:val="1"/>
      <w:numFmt w:val="lowerLetter"/>
      <w:lvlText w:val="%1)"/>
      <w:lvlJc w:val="left"/>
      <w:pPr>
        <w:ind w:left="1069" w:hanging="360"/>
      </w:pPr>
    </w:lvl>
    <w:lvl w:ilvl="1" w:tplc="04150003" w:tentative="1">
      <w:start w:val="1"/>
      <w:numFmt w:val="lowerLetter"/>
      <w:lvlText w:val="%2."/>
      <w:lvlJc w:val="left"/>
      <w:pPr>
        <w:ind w:left="1789" w:hanging="360"/>
      </w:pPr>
    </w:lvl>
    <w:lvl w:ilvl="2" w:tplc="04150005" w:tentative="1">
      <w:start w:val="1"/>
      <w:numFmt w:val="lowerRoman"/>
      <w:lvlText w:val="%3."/>
      <w:lvlJc w:val="right"/>
      <w:pPr>
        <w:ind w:left="2509" w:hanging="180"/>
      </w:pPr>
    </w:lvl>
    <w:lvl w:ilvl="3" w:tplc="04150001" w:tentative="1">
      <w:start w:val="1"/>
      <w:numFmt w:val="decimal"/>
      <w:lvlText w:val="%4."/>
      <w:lvlJc w:val="left"/>
      <w:pPr>
        <w:ind w:left="3229" w:hanging="360"/>
      </w:pPr>
    </w:lvl>
    <w:lvl w:ilvl="4" w:tplc="04150003" w:tentative="1">
      <w:start w:val="1"/>
      <w:numFmt w:val="lowerLetter"/>
      <w:lvlText w:val="%5."/>
      <w:lvlJc w:val="left"/>
      <w:pPr>
        <w:ind w:left="3949" w:hanging="360"/>
      </w:pPr>
    </w:lvl>
    <w:lvl w:ilvl="5" w:tplc="04150005" w:tentative="1">
      <w:start w:val="1"/>
      <w:numFmt w:val="lowerRoman"/>
      <w:lvlText w:val="%6."/>
      <w:lvlJc w:val="right"/>
      <w:pPr>
        <w:ind w:left="4669" w:hanging="180"/>
      </w:pPr>
    </w:lvl>
    <w:lvl w:ilvl="6" w:tplc="04150001" w:tentative="1">
      <w:start w:val="1"/>
      <w:numFmt w:val="decimal"/>
      <w:lvlText w:val="%7."/>
      <w:lvlJc w:val="left"/>
      <w:pPr>
        <w:ind w:left="5389" w:hanging="360"/>
      </w:pPr>
    </w:lvl>
    <w:lvl w:ilvl="7" w:tplc="04150003" w:tentative="1">
      <w:start w:val="1"/>
      <w:numFmt w:val="lowerLetter"/>
      <w:lvlText w:val="%8."/>
      <w:lvlJc w:val="left"/>
      <w:pPr>
        <w:ind w:left="6109" w:hanging="360"/>
      </w:pPr>
    </w:lvl>
    <w:lvl w:ilvl="8" w:tplc="04150005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0CD508BC"/>
    <w:multiLevelType w:val="multilevel"/>
    <w:tmpl w:val="95EAAB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2350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>
    <w:nsid w:val="0FF25BE9"/>
    <w:multiLevelType w:val="hybridMultilevel"/>
    <w:tmpl w:val="47B8DF14"/>
    <w:lvl w:ilvl="0" w:tplc="38487F8C">
      <w:start w:val="1"/>
      <w:numFmt w:val="lowerLetter"/>
      <w:lvlText w:val="%1)"/>
      <w:lvlJc w:val="left"/>
      <w:pPr>
        <w:ind w:left="720" w:hanging="360"/>
      </w:pPr>
    </w:lvl>
    <w:lvl w:ilvl="1" w:tplc="90602A0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CCC390C">
      <w:start w:val="27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970F3EE" w:tentative="1">
      <w:start w:val="1"/>
      <w:numFmt w:val="decimal"/>
      <w:lvlText w:val="%4."/>
      <w:lvlJc w:val="left"/>
      <w:pPr>
        <w:ind w:left="2880" w:hanging="360"/>
      </w:pPr>
    </w:lvl>
    <w:lvl w:ilvl="4" w:tplc="BD225EDC" w:tentative="1">
      <w:start w:val="1"/>
      <w:numFmt w:val="lowerLetter"/>
      <w:lvlText w:val="%5."/>
      <w:lvlJc w:val="left"/>
      <w:pPr>
        <w:ind w:left="3600" w:hanging="360"/>
      </w:pPr>
    </w:lvl>
    <w:lvl w:ilvl="5" w:tplc="A8EA9662" w:tentative="1">
      <w:start w:val="1"/>
      <w:numFmt w:val="lowerRoman"/>
      <w:lvlText w:val="%6."/>
      <w:lvlJc w:val="right"/>
      <w:pPr>
        <w:ind w:left="4320" w:hanging="180"/>
      </w:pPr>
    </w:lvl>
    <w:lvl w:ilvl="6" w:tplc="D46CBB90" w:tentative="1">
      <w:start w:val="1"/>
      <w:numFmt w:val="decimal"/>
      <w:lvlText w:val="%7."/>
      <w:lvlJc w:val="left"/>
      <w:pPr>
        <w:ind w:left="5040" w:hanging="360"/>
      </w:pPr>
    </w:lvl>
    <w:lvl w:ilvl="7" w:tplc="046ACBE4" w:tentative="1">
      <w:start w:val="1"/>
      <w:numFmt w:val="lowerLetter"/>
      <w:lvlText w:val="%8."/>
      <w:lvlJc w:val="left"/>
      <w:pPr>
        <w:ind w:left="5760" w:hanging="360"/>
      </w:pPr>
    </w:lvl>
    <w:lvl w:ilvl="8" w:tplc="808847A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08F00C2"/>
    <w:multiLevelType w:val="hybridMultilevel"/>
    <w:tmpl w:val="8294EDE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01" w:tentative="1">
      <w:start w:val="1"/>
      <w:numFmt w:val="lowerLetter"/>
      <w:lvlText w:val="%2."/>
      <w:lvlJc w:val="left"/>
      <w:pPr>
        <w:ind w:left="2160" w:hanging="360"/>
      </w:pPr>
    </w:lvl>
    <w:lvl w:ilvl="2" w:tplc="88886248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12CD64EB"/>
    <w:multiLevelType w:val="hybridMultilevel"/>
    <w:tmpl w:val="D9A890B8"/>
    <w:lvl w:ilvl="0" w:tplc="04150017">
      <w:start w:val="1"/>
      <w:numFmt w:val="lowerLetter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>
    <w:nsid w:val="14D14411"/>
    <w:multiLevelType w:val="hybridMultilevel"/>
    <w:tmpl w:val="5094A9BE"/>
    <w:lvl w:ilvl="0" w:tplc="04150017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788696F"/>
    <w:multiLevelType w:val="hybridMultilevel"/>
    <w:tmpl w:val="58063BFE"/>
    <w:lvl w:ilvl="0" w:tplc="5ED45C7A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8D7174D"/>
    <w:multiLevelType w:val="hybridMultilevel"/>
    <w:tmpl w:val="507069B0"/>
    <w:lvl w:ilvl="0" w:tplc="0415000F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8">
    <w:nsid w:val="199E696D"/>
    <w:multiLevelType w:val="hybridMultilevel"/>
    <w:tmpl w:val="B3B23072"/>
    <w:lvl w:ilvl="0" w:tplc="04150001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50003">
      <w:start w:val="1"/>
      <w:numFmt w:val="lowerLetter"/>
      <w:lvlText w:val="%2."/>
      <w:lvlJc w:val="left"/>
      <w:pPr>
        <w:ind w:left="1789" w:hanging="360"/>
      </w:pPr>
    </w:lvl>
    <w:lvl w:ilvl="2" w:tplc="04150005" w:tentative="1">
      <w:start w:val="1"/>
      <w:numFmt w:val="lowerRoman"/>
      <w:lvlText w:val="%3."/>
      <w:lvlJc w:val="right"/>
      <w:pPr>
        <w:ind w:left="2509" w:hanging="180"/>
      </w:pPr>
    </w:lvl>
    <w:lvl w:ilvl="3" w:tplc="04150001" w:tentative="1">
      <w:start w:val="1"/>
      <w:numFmt w:val="decimal"/>
      <w:lvlText w:val="%4."/>
      <w:lvlJc w:val="left"/>
      <w:pPr>
        <w:ind w:left="3229" w:hanging="360"/>
      </w:pPr>
    </w:lvl>
    <w:lvl w:ilvl="4" w:tplc="04150003" w:tentative="1">
      <w:start w:val="1"/>
      <w:numFmt w:val="lowerLetter"/>
      <w:lvlText w:val="%5."/>
      <w:lvlJc w:val="left"/>
      <w:pPr>
        <w:ind w:left="3949" w:hanging="360"/>
      </w:pPr>
    </w:lvl>
    <w:lvl w:ilvl="5" w:tplc="04150005" w:tentative="1">
      <w:start w:val="1"/>
      <w:numFmt w:val="lowerRoman"/>
      <w:lvlText w:val="%6."/>
      <w:lvlJc w:val="right"/>
      <w:pPr>
        <w:ind w:left="4669" w:hanging="180"/>
      </w:pPr>
    </w:lvl>
    <w:lvl w:ilvl="6" w:tplc="04150001" w:tentative="1">
      <w:start w:val="1"/>
      <w:numFmt w:val="decimal"/>
      <w:lvlText w:val="%7."/>
      <w:lvlJc w:val="left"/>
      <w:pPr>
        <w:ind w:left="5389" w:hanging="360"/>
      </w:pPr>
    </w:lvl>
    <w:lvl w:ilvl="7" w:tplc="04150003" w:tentative="1">
      <w:start w:val="1"/>
      <w:numFmt w:val="lowerLetter"/>
      <w:lvlText w:val="%8."/>
      <w:lvlJc w:val="left"/>
      <w:pPr>
        <w:ind w:left="6109" w:hanging="360"/>
      </w:pPr>
    </w:lvl>
    <w:lvl w:ilvl="8" w:tplc="04150005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C04000C"/>
    <w:multiLevelType w:val="hybridMultilevel"/>
    <w:tmpl w:val="0AD4B0F8"/>
    <w:lvl w:ilvl="0" w:tplc="8FE00F60">
      <w:start w:val="1"/>
      <w:numFmt w:val="decimal"/>
      <w:lvlText w:val="%1.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1FD61431"/>
    <w:multiLevelType w:val="multilevel"/>
    <w:tmpl w:val="1F80FDAA"/>
    <w:lvl w:ilvl="0">
      <w:start w:val="1"/>
      <w:numFmt w:val="upperRoman"/>
      <w:lvlText w:val="%1."/>
      <w:lvlJc w:val="right"/>
      <w:pPr>
        <w:ind w:left="360" w:hanging="360"/>
      </w:pPr>
    </w:lvl>
    <w:lvl w:ilvl="1">
      <w:start w:val="1"/>
      <w:numFmt w:val="decimal"/>
      <w:lvlText w:val="%2)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206506CA"/>
    <w:multiLevelType w:val="hybridMultilevel"/>
    <w:tmpl w:val="92A6529A"/>
    <w:lvl w:ilvl="0" w:tplc="FFFFFFFF">
      <w:start w:val="1"/>
      <w:numFmt w:val="decimal"/>
      <w:lvlText w:val="%1."/>
      <w:lvlJc w:val="left"/>
      <w:pPr>
        <w:ind w:left="873" w:hanging="360"/>
      </w:pPr>
    </w:lvl>
    <w:lvl w:ilvl="1" w:tplc="FFFFFFFF" w:tentative="1">
      <w:start w:val="1"/>
      <w:numFmt w:val="lowerLetter"/>
      <w:lvlText w:val="%2."/>
      <w:lvlJc w:val="left"/>
      <w:pPr>
        <w:ind w:left="1593" w:hanging="360"/>
      </w:pPr>
    </w:lvl>
    <w:lvl w:ilvl="2" w:tplc="04150017" w:tentative="1">
      <w:start w:val="1"/>
      <w:numFmt w:val="lowerRoman"/>
      <w:lvlText w:val="%3."/>
      <w:lvlJc w:val="right"/>
      <w:pPr>
        <w:ind w:left="2313" w:hanging="180"/>
      </w:pPr>
    </w:lvl>
    <w:lvl w:ilvl="3" w:tplc="FFFFFFFF" w:tentative="1">
      <w:start w:val="1"/>
      <w:numFmt w:val="decimal"/>
      <w:lvlText w:val="%4."/>
      <w:lvlJc w:val="left"/>
      <w:pPr>
        <w:ind w:left="3033" w:hanging="360"/>
      </w:pPr>
    </w:lvl>
    <w:lvl w:ilvl="4" w:tplc="FFFFFFFF" w:tentative="1">
      <w:start w:val="1"/>
      <w:numFmt w:val="lowerLetter"/>
      <w:lvlText w:val="%5."/>
      <w:lvlJc w:val="left"/>
      <w:pPr>
        <w:ind w:left="3753" w:hanging="360"/>
      </w:pPr>
    </w:lvl>
    <w:lvl w:ilvl="5" w:tplc="FFFFFFFF" w:tentative="1">
      <w:start w:val="1"/>
      <w:numFmt w:val="lowerRoman"/>
      <w:lvlText w:val="%6."/>
      <w:lvlJc w:val="right"/>
      <w:pPr>
        <w:ind w:left="4473" w:hanging="180"/>
      </w:pPr>
    </w:lvl>
    <w:lvl w:ilvl="6" w:tplc="FFFFFFFF" w:tentative="1">
      <w:start w:val="1"/>
      <w:numFmt w:val="decimal"/>
      <w:lvlText w:val="%7."/>
      <w:lvlJc w:val="left"/>
      <w:pPr>
        <w:ind w:left="5193" w:hanging="360"/>
      </w:pPr>
    </w:lvl>
    <w:lvl w:ilvl="7" w:tplc="FFFFFFFF" w:tentative="1">
      <w:start w:val="1"/>
      <w:numFmt w:val="lowerLetter"/>
      <w:lvlText w:val="%8."/>
      <w:lvlJc w:val="left"/>
      <w:pPr>
        <w:ind w:left="5913" w:hanging="360"/>
      </w:pPr>
    </w:lvl>
    <w:lvl w:ilvl="8" w:tplc="FFFFFFFF" w:tentative="1">
      <w:start w:val="1"/>
      <w:numFmt w:val="lowerRoman"/>
      <w:lvlText w:val="%9."/>
      <w:lvlJc w:val="right"/>
      <w:pPr>
        <w:ind w:left="6633" w:hanging="180"/>
      </w:pPr>
    </w:lvl>
  </w:abstractNum>
  <w:abstractNum w:abstractNumId="22">
    <w:nsid w:val="20E9376D"/>
    <w:multiLevelType w:val="hybridMultilevel"/>
    <w:tmpl w:val="4244BA14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22F55690"/>
    <w:multiLevelType w:val="multilevel"/>
    <w:tmpl w:val="79482068"/>
    <w:lvl w:ilvl="0">
      <w:start w:val="9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>
    <w:nsid w:val="2348294A"/>
    <w:multiLevelType w:val="multilevel"/>
    <w:tmpl w:val="0415001F"/>
    <w:styleLink w:val="Styl1"/>
    <w:lvl w:ilvl="0">
      <w:start w:val="3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239F355B"/>
    <w:multiLevelType w:val="hybridMultilevel"/>
    <w:tmpl w:val="2F5070C2"/>
    <w:lvl w:ilvl="0" w:tplc="095A0FA2">
      <w:start w:val="1"/>
      <w:numFmt w:val="lowerLetter"/>
      <w:lvlText w:val="%1)"/>
      <w:lvlJc w:val="left"/>
      <w:pPr>
        <w:ind w:left="1069" w:hanging="360"/>
      </w:pPr>
    </w:lvl>
    <w:lvl w:ilvl="1" w:tplc="3174A892">
      <w:start w:val="1"/>
      <w:numFmt w:val="lowerLetter"/>
      <w:lvlText w:val="%2."/>
      <w:lvlJc w:val="left"/>
      <w:pPr>
        <w:ind w:left="1789" w:hanging="360"/>
      </w:pPr>
    </w:lvl>
    <w:lvl w:ilvl="2" w:tplc="5706157E">
      <w:start w:val="1"/>
      <w:numFmt w:val="lowerRoman"/>
      <w:lvlText w:val="%3."/>
      <w:lvlJc w:val="right"/>
      <w:pPr>
        <w:ind w:left="2509" w:hanging="180"/>
      </w:pPr>
    </w:lvl>
    <w:lvl w:ilvl="3" w:tplc="E4E8225E" w:tentative="1">
      <w:start w:val="1"/>
      <w:numFmt w:val="decimal"/>
      <w:lvlText w:val="%4."/>
      <w:lvlJc w:val="left"/>
      <w:pPr>
        <w:ind w:left="3229" w:hanging="360"/>
      </w:pPr>
    </w:lvl>
    <w:lvl w:ilvl="4" w:tplc="EA707DCC" w:tentative="1">
      <w:start w:val="1"/>
      <w:numFmt w:val="lowerLetter"/>
      <w:lvlText w:val="%5."/>
      <w:lvlJc w:val="left"/>
      <w:pPr>
        <w:ind w:left="3949" w:hanging="360"/>
      </w:pPr>
    </w:lvl>
    <w:lvl w:ilvl="5" w:tplc="6FA0B7A4" w:tentative="1">
      <w:start w:val="1"/>
      <w:numFmt w:val="lowerRoman"/>
      <w:lvlText w:val="%6."/>
      <w:lvlJc w:val="right"/>
      <w:pPr>
        <w:ind w:left="4669" w:hanging="180"/>
      </w:pPr>
    </w:lvl>
    <w:lvl w:ilvl="6" w:tplc="B4769744" w:tentative="1">
      <w:start w:val="1"/>
      <w:numFmt w:val="decimal"/>
      <w:lvlText w:val="%7."/>
      <w:lvlJc w:val="left"/>
      <w:pPr>
        <w:ind w:left="5389" w:hanging="360"/>
      </w:pPr>
    </w:lvl>
    <w:lvl w:ilvl="7" w:tplc="9328FA32" w:tentative="1">
      <w:start w:val="1"/>
      <w:numFmt w:val="lowerLetter"/>
      <w:lvlText w:val="%8."/>
      <w:lvlJc w:val="left"/>
      <w:pPr>
        <w:ind w:left="6109" w:hanging="360"/>
      </w:pPr>
    </w:lvl>
    <w:lvl w:ilvl="8" w:tplc="E20A2DCA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241A4330"/>
    <w:multiLevelType w:val="hybridMultilevel"/>
    <w:tmpl w:val="0400DC04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27260C3D"/>
    <w:multiLevelType w:val="multilevel"/>
    <w:tmpl w:val="95845526"/>
    <w:styleLink w:val="Styl3"/>
    <w:lvl w:ilvl="0">
      <w:start w:val="3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decimal"/>
      <w:lvlText w:val="%3)"/>
      <w:lvlJc w:val="left"/>
      <w:pPr>
        <w:ind w:left="1072" w:hanging="504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2350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>
    <w:nsid w:val="29BA76B7"/>
    <w:multiLevelType w:val="hybridMultilevel"/>
    <w:tmpl w:val="739C946C"/>
    <w:lvl w:ilvl="0" w:tplc="2EB066E6">
      <w:start w:val="16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E90C06F6" w:tentative="1">
      <w:start w:val="1"/>
      <w:numFmt w:val="lowerLetter"/>
      <w:lvlText w:val="%2."/>
      <w:lvlJc w:val="left"/>
      <w:pPr>
        <w:ind w:left="1440" w:hanging="360"/>
      </w:pPr>
    </w:lvl>
    <w:lvl w:ilvl="2" w:tplc="4F68D3D8" w:tentative="1">
      <w:start w:val="1"/>
      <w:numFmt w:val="lowerRoman"/>
      <w:lvlText w:val="%3."/>
      <w:lvlJc w:val="right"/>
      <w:pPr>
        <w:ind w:left="2160" w:hanging="180"/>
      </w:pPr>
    </w:lvl>
    <w:lvl w:ilvl="3" w:tplc="8A461078" w:tentative="1">
      <w:start w:val="1"/>
      <w:numFmt w:val="decimal"/>
      <w:lvlText w:val="%4."/>
      <w:lvlJc w:val="left"/>
      <w:pPr>
        <w:ind w:left="2880" w:hanging="360"/>
      </w:pPr>
    </w:lvl>
    <w:lvl w:ilvl="4" w:tplc="43AEF44C" w:tentative="1">
      <w:start w:val="1"/>
      <w:numFmt w:val="lowerLetter"/>
      <w:lvlText w:val="%5."/>
      <w:lvlJc w:val="left"/>
      <w:pPr>
        <w:ind w:left="3600" w:hanging="360"/>
      </w:pPr>
    </w:lvl>
    <w:lvl w:ilvl="5" w:tplc="87E60E86" w:tentative="1">
      <w:start w:val="1"/>
      <w:numFmt w:val="lowerRoman"/>
      <w:lvlText w:val="%6."/>
      <w:lvlJc w:val="right"/>
      <w:pPr>
        <w:ind w:left="4320" w:hanging="180"/>
      </w:pPr>
    </w:lvl>
    <w:lvl w:ilvl="6" w:tplc="7DEE865C" w:tentative="1">
      <w:start w:val="1"/>
      <w:numFmt w:val="decimal"/>
      <w:lvlText w:val="%7."/>
      <w:lvlJc w:val="left"/>
      <w:pPr>
        <w:ind w:left="5040" w:hanging="360"/>
      </w:pPr>
    </w:lvl>
    <w:lvl w:ilvl="7" w:tplc="1B5AA40E" w:tentative="1">
      <w:start w:val="1"/>
      <w:numFmt w:val="lowerLetter"/>
      <w:lvlText w:val="%8."/>
      <w:lvlJc w:val="left"/>
      <w:pPr>
        <w:ind w:left="5760" w:hanging="360"/>
      </w:pPr>
    </w:lvl>
    <w:lvl w:ilvl="8" w:tplc="5082E11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42F2B88"/>
    <w:multiLevelType w:val="hybridMultilevel"/>
    <w:tmpl w:val="8916A16A"/>
    <w:lvl w:ilvl="0" w:tplc="F40C1552">
      <w:start w:val="12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4427FFD"/>
    <w:multiLevelType w:val="multilevel"/>
    <w:tmpl w:val="0415001F"/>
    <w:numStyleLink w:val="Styl2"/>
  </w:abstractNum>
  <w:abstractNum w:abstractNumId="31">
    <w:nsid w:val="39313D1D"/>
    <w:multiLevelType w:val="hybridMultilevel"/>
    <w:tmpl w:val="111A88A6"/>
    <w:lvl w:ilvl="0" w:tplc="DD0CBED6">
      <w:start w:val="1"/>
      <w:numFmt w:val="lowerLetter"/>
      <w:lvlText w:val="%1)"/>
      <w:lvlJc w:val="left"/>
      <w:pPr>
        <w:ind w:left="720" w:hanging="360"/>
      </w:pPr>
    </w:lvl>
    <w:lvl w:ilvl="1" w:tplc="A33CB34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2A611A4">
      <w:start w:val="1"/>
      <w:numFmt w:val="lowerRoman"/>
      <w:lvlText w:val="%3."/>
      <w:lvlJc w:val="right"/>
      <w:pPr>
        <w:ind w:left="2160" w:hanging="180"/>
      </w:pPr>
    </w:lvl>
    <w:lvl w:ilvl="3" w:tplc="151AC734" w:tentative="1">
      <w:start w:val="1"/>
      <w:numFmt w:val="decimal"/>
      <w:lvlText w:val="%4."/>
      <w:lvlJc w:val="left"/>
      <w:pPr>
        <w:ind w:left="2880" w:hanging="360"/>
      </w:pPr>
    </w:lvl>
    <w:lvl w:ilvl="4" w:tplc="A02C2E42" w:tentative="1">
      <w:start w:val="1"/>
      <w:numFmt w:val="lowerLetter"/>
      <w:lvlText w:val="%5."/>
      <w:lvlJc w:val="left"/>
      <w:pPr>
        <w:ind w:left="3600" w:hanging="360"/>
      </w:pPr>
    </w:lvl>
    <w:lvl w:ilvl="5" w:tplc="2224209E" w:tentative="1">
      <w:start w:val="1"/>
      <w:numFmt w:val="lowerRoman"/>
      <w:lvlText w:val="%6."/>
      <w:lvlJc w:val="right"/>
      <w:pPr>
        <w:ind w:left="4320" w:hanging="180"/>
      </w:pPr>
    </w:lvl>
    <w:lvl w:ilvl="6" w:tplc="D2940802" w:tentative="1">
      <w:start w:val="1"/>
      <w:numFmt w:val="decimal"/>
      <w:lvlText w:val="%7."/>
      <w:lvlJc w:val="left"/>
      <w:pPr>
        <w:ind w:left="5040" w:hanging="360"/>
      </w:pPr>
    </w:lvl>
    <w:lvl w:ilvl="7" w:tplc="6F78B2AE" w:tentative="1">
      <w:start w:val="1"/>
      <w:numFmt w:val="lowerLetter"/>
      <w:lvlText w:val="%8."/>
      <w:lvlJc w:val="left"/>
      <w:pPr>
        <w:ind w:left="5760" w:hanging="360"/>
      </w:pPr>
    </w:lvl>
    <w:lvl w:ilvl="8" w:tplc="46B62F8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ADB2372"/>
    <w:multiLevelType w:val="hybridMultilevel"/>
    <w:tmpl w:val="48C653AA"/>
    <w:lvl w:ilvl="0" w:tplc="04150017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5000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3B9461B2"/>
    <w:multiLevelType w:val="hybridMultilevel"/>
    <w:tmpl w:val="08B69CAC"/>
    <w:lvl w:ilvl="0" w:tplc="BAA8410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41FA5E54"/>
    <w:multiLevelType w:val="hybridMultilevel"/>
    <w:tmpl w:val="C04CBC9E"/>
    <w:lvl w:ilvl="0" w:tplc="D076D684">
      <w:start w:val="1"/>
      <w:numFmt w:val="lowerLetter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5">
    <w:nsid w:val="45EC3506"/>
    <w:multiLevelType w:val="hybridMultilevel"/>
    <w:tmpl w:val="39B8A09A"/>
    <w:lvl w:ilvl="0" w:tplc="04150017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46AD29BB"/>
    <w:multiLevelType w:val="hybridMultilevel"/>
    <w:tmpl w:val="AEF6C664"/>
    <w:lvl w:ilvl="0" w:tplc="0415000F">
      <w:start w:val="1"/>
      <w:numFmt w:val="decimal"/>
      <w:lvlText w:val="%1."/>
      <w:lvlJc w:val="left"/>
      <w:pPr>
        <w:ind w:left="1496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216" w:hanging="360"/>
      </w:pPr>
    </w:lvl>
    <w:lvl w:ilvl="2" w:tplc="0415001B" w:tentative="1">
      <w:start w:val="1"/>
      <w:numFmt w:val="lowerRoman"/>
      <w:lvlText w:val="%3."/>
      <w:lvlJc w:val="right"/>
      <w:pPr>
        <w:ind w:left="2936" w:hanging="180"/>
      </w:pPr>
    </w:lvl>
    <w:lvl w:ilvl="3" w:tplc="0415000F" w:tentative="1">
      <w:start w:val="1"/>
      <w:numFmt w:val="decimal"/>
      <w:lvlText w:val="%4."/>
      <w:lvlJc w:val="left"/>
      <w:pPr>
        <w:ind w:left="3656" w:hanging="360"/>
      </w:pPr>
    </w:lvl>
    <w:lvl w:ilvl="4" w:tplc="04150019" w:tentative="1">
      <w:start w:val="1"/>
      <w:numFmt w:val="lowerLetter"/>
      <w:lvlText w:val="%5."/>
      <w:lvlJc w:val="left"/>
      <w:pPr>
        <w:ind w:left="4376" w:hanging="360"/>
      </w:pPr>
    </w:lvl>
    <w:lvl w:ilvl="5" w:tplc="0415001B" w:tentative="1">
      <w:start w:val="1"/>
      <w:numFmt w:val="lowerRoman"/>
      <w:lvlText w:val="%6."/>
      <w:lvlJc w:val="right"/>
      <w:pPr>
        <w:ind w:left="5096" w:hanging="180"/>
      </w:pPr>
    </w:lvl>
    <w:lvl w:ilvl="6" w:tplc="0415000F" w:tentative="1">
      <w:start w:val="1"/>
      <w:numFmt w:val="decimal"/>
      <w:lvlText w:val="%7."/>
      <w:lvlJc w:val="left"/>
      <w:pPr>
        <w:ind w:left="5816" w:hanging="360"/>
      </w:pPr>
    </w:lvl>
    <w:lvl w:ilvl="7" w:tplc="04150019" w:tentative="1">
      <w:start w:val="1"/>
      <w:numFmt w:val="lowerLetter"/>
      <w:lvlText w:val="%8."/>
      <w:lvlJc w:val="left"/>
      <w:pPr>
        <w:ind w:left="6536" w:hanging="360"/>
      </w:pPr>
    </w:lvl>
    <w:lvl w:ilvl="8" w:tplc="0415001B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37">
    <w:nsid w:val="48260D57"/>
    <w:multiLevelType w:val="hybridMultilevel"/>
    <w:tmpl w:val="92AA1268"/>
    <w:lvl w:ilvl="0" w:tplc="8DDC9F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B3B67D7"/>
    <w:multiLevelType w:val="multilevel"/>
    <w:tmpl w:val="0415001F"/>
    <w:styleLink w:val="Styl2"/>
    <w:lvl w:ilvl="0">
      <w:start w:val="3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>
    <w:nsid w:val="4C714D63"/>
    <w:multiLevelType w:val="hybridMultilevel"/>
    <w:tmpl w:val="1FBA97F8"/>
    <w:lvl w:ilvl="0" w:tplc="3DDEEF4A">
      <w:start w:val="13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A524FCD8" w:tentative="1">
      <w:start w:val="1"/>
      <w:numFmt w:val="lowerLetter"/>
      <w:lvlText w:val="%2."/>
      <w:lvlJc w:val="left"/>
      <w:pPr>
        <w:ind w:left="1440" w:hanging="360"/>
      </w:pPr>
    </w:lvl>
    <w:lvl w:ilvl="2" w:tplc="875AF532" w:tentative="1">
      <w:start w:val="1"/>
      <w:numFmt w:val="lowerRoman"/>
      <w:lvlText w:val="%3."/>
      <w:lvlJc w:val="right"/>
      <w:pPr>
        <w:ind w:left="2160" w:hanging="180"/>
      </w:pPr>
    </w:lvl>
    <w:lvl w:ilvl="3" w:tplc="3F2E48CE" w:tentative="1">
      <w:start w:val="1"/>
      <w:numFmt w:val="decimal"/>
      <w:lvlText w:val="%4."/>
      <w:lvlJc w:val="left"/>
      <w:pPr>
        <w:ind w:left="2880" w:hanging="360"/>
      </w:pPr>
    </w:lvl>
    <w:lvl w:ilvl="4" w:tplc="8DF4497C" w:tentative="1">
      <w:start w:val="1"/>
      <w:numFmt w:val="lowerLetter"/>
      <w:lvlText w:val="%5."/>
      <w:lvlJc w:val="left"/>
      <w:pPr>
        <w:ind w:left="3600" w:hanging="360"/>
      </w:pPr>
    </w:lvl>
    <w:lvl w:ilvl="5" w:tplc="9D705100" w:tentative="1">
      <w:start w:val="1"/>
      <w:numFmt w:val="lowerRoman"/>
      <w:lvlText w:val="%6."/>
      <w:lvlJc w:val="right"/>
      <w:pPr>
        <w:ind w:left="4320" w:hanging="180"/>
      </w:pPr>
    </w:lvl>
    <w:lvl w:ilvl="6" w:tplc="F5204CCC" w:tentative="1">
      <w:start w:val="1"/>
      <w:numFmt w:val="decimal"/>
      <w:lvlText w:val="%7."/>
      <w:lvlJc w:val="left"/>
      <w:pPr>
        <w:ind w:left="5040" w:hanging="360"/>
      </w:pPr>
    </w:lvl>
    <w:lvl w:ilvl="7" w:tplc="A52AD182" w:tentative="1">
      <w:start w:val="1"/>
      <w:numFmt w:val="lowerLetter"/>
      <w:lvlText w:val="%8."/>
      <w:lvlJc w:val="left"/>
      <w:pPr>
        <w:ind w:left="5760" w:hanging="360"/>
      </w:pPr>
    </w:lvl>
    <w:lvl w:ilvl="8" w:tplc="01DA7FA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D075A7D"/>
    <w:multiLevelType w:val="hybridMultilevel"/>
    <w:tmpl w:val="E52428BA"/>
    <w:lvl w:ilvl="0" w:tplc="AF5850F8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0B86B33"/>
    <w:multiLevelType w:val="hybridMultilevel"/>
    <w:tmpl w:val="B9FC8500"/>
    <w:lvl w:ilvl="0" w:tplc="04150017">
      <w:start w:val="1"/>
      <w:numFmt w:val="decimal"/>
      <w:lvlText w:val="%1."/>
      <w:lvlJc w:val="left"/>
      <w:pPr>
        <w:ind w:left="654" w:hanging="360"/>
      </w:pPr>
      <w:rPr>
        <w:b w:val="0"/>
      </w:rPr>
    </w:lvl>
    <w:lvl w:ilvl="1" w:tplc="B7BC3B70">
      <w:start w:val="1"/>
      <w:numFmt w:val="lowerLetter"/>
      <w:lvlText w:val="%2)"/>
      <w:lvlJc w:val="left"/>
      <w:pPr>
        <w:ind w:left="1374" w:hanging="360"/>
      </w:pPr>
      <w:rPr>
        <w:rFonts w:ascii="Times New Roman" w:eastAsia="Times New Roman" w:hAnsi="Times New Roman" w:cs="Times New Roman"/>
        <w:b w:val="0"/>
        <w:strike w:val="0"/>
      </w:rPr>
    </w:lvl>
    <w:lvl w:ilvl="2" w:tplc="0415001B">
      <w:start w:val="1"/>
      <w:numFmt w:val="lowerRoman"/>
      <w:lvlText w:val="%3."/>
      <w:lvlJc w:val="right"/>
      <w:pPr>
        <w:ind w:left="2094" w:hanging="180"/>
      </w:pPr>
    </w:lvl>
    <w:lvl w:ilvl="3" w:tplc="0415000F" w:tentative="1">
      <w:start w:val="1"/>
      <w:numFmt w:val="decimal"/>
      <w:lvlText w:val="%4."/>
      <w:lvlJc w:val="left"/>
      <w:pPr>
        <w:ind w:left="2814" w:hanging="360"/>
      </w:pPr>
    </w:lvl>
    <w:lvl w:ilvl="4" w:tplc="04150019" w:tentative="1">
      <w:start w:val="1"/>
      <w:numFmt w:val="lowerLetter"/>
      <w:lvlText w:val="%5."/>
      <w:lvlJc w:val="left"/>
      <w:pPr>
        <w:ind w:left="3534" w:hanging="360"/>
      </w:pPr>
    </w:lvl>
    <w:lvl w:ilvl="5" w:tplc="0415001B" w:tentative="1">
      <w:start w:val="1"/>
      <w:numFmt w:val="lowerRoman"/>
      <w:lvlText w:val="%6."/>
      <w:lvlJc w:val="right"/>
      <w:pPr>
        <w:ind w:left="4254" w:hanging="180"/>
      </w:pPr>
    </w:lvl>
    <w:lvl w:ilvl="6" w:tplc="0415000F" w:tentative="1">
      <w:start w:val="1"/>
      <w:numFmt w:val="decimal"/>
      <w:lvlText w:val="%7."/>
      <w:lvlJc w:val="left"/>
      <w:pPr>
        <w:ind w:left="4974" w:hanging="360"/>
      </w:pPr>
    </w:lvl>
    <w:lvl w:ilvl="7" w:tplc="04150019" w:tentative="1">
      <w:start w:val="1"/>
      <w:numFmt w:val="lowerLetter"/>
      <w:lvlText w:val="%8."/>
      <w:lvlJc w:val="left"/>
      <w:pPr>
        <w:ind w:left="5694" w:hanging="360"/>
      </w:pPr>
    </w:lvl>
    <w:lvl w:ilvl="8" w:tplc="0415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42">
    <w:nsid w:val="50BB6DE5"/>
    <w:multiLevelType w:val="hybridMultilevel"/>
    <w:tmpl w:val="4594CAF4"/>
    <w:lvl w:ilvl="0" w:tplc="8FE00F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2C0A494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363565A"/>
    <w:multiLevelType w:val="hybridMultilevel"/>
    <w:tmpl w:val="0BB09C88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4150019">
      <w:start w:val="1"/>
      <w:numFmt w:val="decimal"/>
      <w:lvlText w:val="%2)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hint="default"/>
        <w:b w:val="0"/>
        <w:i w:val="0"/>
        <w:iCs/>
        <w:color w:val="auto"/>
        <w:sz w:val="22"/>
        <w:szCs w:val="22"/>
      </w:rPr>
    </w:lvl>
    <w:lvl w:ilvl="4" w:tplc="04150019">
      <w:start w:val="1"/>
      <w:numFmt w:val="decimal"/>
      <w:lvlText w:val="%5)"/>
      <w:lvlJc w:val="left"/>
      <w:pPr>
        <w:ind w:left="3600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39B1790"/>
    <w:multiLevelType w:val="hybridMultilevel"/>
    <w:tmpl w:val="E5DAA1B2"/>
    <w:lvl w:ilvl="0" w:tplc="8FE00F6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1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1996EB7A" w:tentative="1">
      <w:start w:val="1"/>
      <w:numFmt w:val="decimal"/>
      <w:lvlText w:val="%4."/>
      <w:lvlJc w:val="left"/>
      <w:pPr>
        <w:ind w:left="2880" w:hanging="360"/>
      </w:pPr>
    </w:lvl>
    <w:lvl w:ilvl="4" w:tplc="99223EBE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6F12D85"/>
    <w:multiLevelType w:val="hybridMultilevel"/>
    <w:tmpl w:val="0354FB84"/>
    <w:lvl w:ilvl="0" w:tplc="57C2011E">
      <w:start w:val="1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04150019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6">
    <w:nsid w:val="57AF0CF7"/>
    <w:multiLevelType w:val="hybridMultilevel"/>
    <w:tmpl w:val="2864CF08"/>
    <w:lvl w:ilvl="0" w:tplc="04150017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7">
    <w:nsid w:val="584D49CC"/>
    <w:multiLevelType w:val="hybridMultilevel"/>
    <w:tmpl w:val="123619CC"/>
    <w:lvl w:ilvl="0" w:tplc="04150001">
      <w:start w:val="1"/>
      <w:numFmt w:val="decimal"/>
      <w:lvlText w:val="%1)"/>
      <w:lvlJc w:val="left"/>
      <w:pPr>
        <w:ind w:left="360" w:hanging="360"/>
      </w:pPr>
    </w:lvl>
    <w:lvl w:ilvl="1" w:tplc="04150003" w:tentative="1">
      <w:start w:val="1"/>
      <w:numFmt w:val="lowerLetter"/>
      <w:lvlText w:val="%2."/>
      <w:lvlJc w:val="left"/>
      <w:pPr>
        <w:ind w:left="1080" w:hanging="360"/>
      </w:pPr>
    </w:lvl>
    <w:lvl w:ilvl="2" w:tplc="04150005" w:tentative="1">
      <w:start w:val="1"/>
      <w:numFmt w:val="lowerRoman"/>
      <w:lvlText w:val="%3."/>
      <w:lvlJc w:val="right"/>
      <w:pPr>
        <w:ind w:left="1800" w:hanging="180"/>
      </w:pPr>
    </w:lvl>
    <w:lvl w:ilvl="3" w:tplc="04150001" w:tentative="1">
      <w:start w:val="1"/>
      <w:numFmt w:val="decimal"/>
      <w:lvlText w:val="%4."/>
      <w:lvlJc w:val="left"/>
      <w:pPr>
        <w:ind w:left="2520" w:hanging="360"/>
      </w:pPr>
    </w:lvl>
    <w:lvl w:ilvl="4" w:tplc="04150003" w:tentative="1">
      <w:start w:val="1"/>
      <w:numFmt w:val="lowerLetter"/>
      <w:lvlText w:val="%5."/>
      <w:lvlJc w:val="left"/>
      <w:pPr>
        <w:ind w:left="3240" w:hanging="360"/>
      </w:pPr>
    </w:lvl>
    <w:lvl w:ilvl="5" w:tplc="04150005" w:tentative="1">
      <w:start w:val="1"/>
      <w:numFmt w:val="lowerRoman"/>
      <w:lvlText w:val="%6."/>
      <w:lvlJc w:val="right"/>
      <w:pPr>
        <w:ind w:left="3960" w:hanging="180"/>
      </w:pPr>
    </w:lvl>
    <w:lvl w:ilvl="6" w:tplc="04150001" w:tentative="1">
      <w:start w:val="1"/>
      <w:numFmt w:val="decimal"/>
      <w:lvlText w:val="%7."/>
      <w:lvlJc w:val="left"/>
      <w:pPr>
        <w:ind w:left="4680" w:hanging="360"/>
      </w:pPr>
    </w:lvl>
    <w:lvl w:ilvl="7" w:tplc="04150003" w:tentative="1">
      <w:start w:val="1"/>
      <w:numFmt w:val="lowerLetter"/>
      <w:lvlText w:val="%8."/>
      <w:lvlJc w:val="left"/>
      <w:pPr>
        <w:ind w:left="5400" w:hanging="360"/>
      </w:pPr>
    </w:lvl>
    <w:lvl w:ilvl="8" w:tplc="0415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>
    <w:nsid w:val="58C00C33"/>
    <w:multiLevelType w:val="hybridMultilevel"/>
    <w:tmpl w:val="69FC8200"/>
    <w:lvl w:ilvl="0" w:tplc="04150011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)"/>
      <w:lvlJc w:val="left"/>
      <w:pPr>
        <w:ind w:left="1353" w:hanging="360"/>
      </w:pPr>
      <w:rPr>
        <w:b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595B39A3"/>
    <w:multiLevelType w:val="multilevel"/>
    <w:tmpl w:val="2DEE6708"/>
    <w:lvl w:ilvl="0">
      <w:start w:val="3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hint="default"/>
        <w:color w:val="auto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0">
    <w:nsid w:val="5A1D6160"/>
    <w:multiLevelType w:val="hybridMultilevel"/>
    <w:tmpl w:val="C7EE7080"/>
    <w:lvl w:ilvl="0" w:tplc="04150013">
      <w:start w:val="19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5EEC54E5"/>
    <w:multiLevelType w:val="hybridMultilevel"/>
    <w:tmpl w:val="2EDE72E8"/>
    <w:lvl w:ilvl="0" w:tplc="C8AAD3FA">
      <w:start w:val="14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5E2C95"/>
    <w:multiLevelType w:val="hybridMultilevel"/>
    <w:tmpl w:val="FD3E0098"/>
    <w:lvl w:ilvl="0" w:tplc="7932D422">
      <w:start w:val="1"/>
      <w:numFmt w:val="lowerLetter"/>
      <w:lvlText w:val="%1)"/>
      <w:lvlJc w:val="left"/>
      <w:pPr>
        <w:ind w:left="2149" w:hanging="360"/>
      </w:pPr>
    </w:lvl>
    <w:lvl w:ilvl="1" w:tplc="04150019" w:tentative="1">
      <w:start w:val="1"/>
      <w:numFmt w:val="lowerLetter"/>
      <w:lvlText w:val="%2."/>
      <w:lvlJc w:val="left"/>
      <w:pPr>
        <w:ind w:left="2869" w:hanging="360"/>
      </w:pPr>
    </w:lvl>
    <w:lvl w:ilvl="2" w:tplc="0415001B" w:tentative="1">
      <w:start w:val="1"/>
      <w:numFmt w:val="lowerRoman"/>
      <w:lvlText w:val="%3."/>
      <w:lvlJc w:val="right"/>
      <w:pPr>
        <w:ind w:left="3589" w:hanging="180"/>
      </w:pPr>
    </w:lvl>
    <w:lvl w:ilvl="3" w:tplc="0415000F" w:tentative="1">
      <w:start w:val="1"/>
      <w:numFmt w:val="decimal"/>
      <w:lvlText w:val="%4."/>
      <w:lvlJc w:val="left"/>
      <w:pPr>
        <w:ind w:left="4309" w:hanging="360"/>
      </w:pPr>
    </w:lvl>
    <w:lvl w:ilvl="4" w:tplc="04150019" w:tentative="1">
      <w:start w:val="1"/>
      <w:numFmt w:val="lowerLetter"/>
      <w:lvlText w:val="%5."/>
      <w:lvlJc w:val="left"/>
      <w:pPr>
        <w:ind w:left="5029" w:hanging="360"/>
      </w:pPr>
    </w:lvl>
    <w:lvl w:ilvl="5" w:tplc="0415001B" w:tentative="1">
      <w:start w:val="1"/>
      <w:numFmt w:val="lowerRoman"/>
      <w:lvlText w:val="%6."/>
      <w:lvlJc w:val="right"/>
      <w:pPr>
        <w:ind w:left="5749" w:hanging="180"/>
      </w:pPr>
    </w:lvl>
    <w:lvl w:ilvl="6" w:tplc="0415000F" w:tentative="1">
      <w:start w:val="1"/>
      <w:numFmt w:val="decimal"/>
      <w:lvlText w:val="%7."/>
      <w:lvlJc w:val="left"/>
      <w:pPr>
        <w:ind w:left="6469" w:hanging="360"/>
      </w:pPr>
    </w:lvl>
    <w:lvl w:ilvl="7" w:tplc="04150019" w:tentative="1">
      <w:start w:val="1"/>
      <w:numFmt w:val="lowerLetter"/>
      <w:lvlText w:val="%8."/>
      <w:lvlJc w:val="left"/>
      <w:pPr>
        <w:ind w:left="7189" w:hanging="360"/>
      </w:pPr>
    </w:lvl>
    <w:lvl w:ilvl="8" w:tplc="0415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53">
    <w:nsid w:val="6596747B"/>
    <w:multiLevelType w:val="multilevel"/>
    <w:tmpl w:val="0415001F"/>
    <w:numStyleLink w:val="Styl1"/>
  </w:abstractNum>
  <w:abstractNum w:abstractNumId="54">
    <w:nsid w:val="667B5322"/>
    <w:multiLevelType w:val="hybridMultilevel"/>
    <w:tmpl w:val="188CF7BA"/>
    <w:lvl w:ilvl="0" w:tplc="B256137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89503406" w:tentative="1">
      <w:start w:val="1"/>
      <w:numFmt w:val="lowerLetter"/>
      <w:lvlText w:val="%2."/>
      <w:lvlJc w:val="left"/>
      <w:pPr>
        <w:ind w:left="2160" w:hanging="360"/>
      </w:pPr>
    </w:lvl>
    <w:lvl w:ilvl="2" w:tplc="40349548" w:tentative="1">
      <w:start w:val="1"/>
      <w:numFmt w:val="lowerRoman"/>
      <w:lvlText w:val="%3."/>
      <w:lvlJc w:val="right"/>
      <w:pPr>
        <w:ind w:left="2880" w:hanging="180"/>
      </w:pPr>
    </w:lvl>
    <w:lvl w:ilvl="3" w:tplc="5AA4B9B2" w:tentative="1">
      <w:start w:val="1"/>
      <w:numFmt w:val="decimal"/>
      <w:lvlText w:val="%4."/>
      <w:lvlJc w:val="left"/>
      <w:pPr>
        <w:ind w:left="3600" w:hanging="360"/>
      </w:pPr>
    </w:lvl>
    <w:lvl w:ilvl="4" w:tplc="96E41C7A" w:tentative="1">
      <w:start w:val="1"/>
      <w:numFmt w:val="lowerLetter"/>
      <w:lvlText w:val="%5."/>
      <w:lvlJc w:val="left"/>
      <w:pPr>
        <w:ind w:left="4320" w:hanging="360"/>
      </w:pPr>
    </w:lvl>
    <w:lvl w:ilvl="5" w:tplc="CD84D1BE" w:tentative="1">
      <w:start w:val="1"/>
      <w:numFmt w:val="lowerRoman"/>
      <w:lvlText w:val="%6."/>
      <w:lvlJc w:val="right"/>
      <w:pPr>
        <w:ind w:left="5040" w:hanging="180"/>
      </w:pPr>
    </w:lvl>
    <w:lvl w:ilvl="6" w:tplc="246EFB38" w:tentative="1">
      <w:start w:val="1"/>
      <w:numFmt w:val="decimal"/>
      <w:lvlText w:val="%7."/>
      <w:lvlJc w:val="left"/>
      <w:pPr>
        <w:ind w:left="5760" w:hanging="360"/>
      </w:pPr>
    </w:lvl>
    <w:lvl w:ilvl="7" w:tplc="1DF8FF62" w:tentative="1">
      <w:start w:val="1"/>
      <w:numFmt w:val="lowerLetter"/>
      <w:lvlText w:val="%8."/>
      <w:lvlJc w:val="left"/>
      <w:pPr>
        <w:ind w:left="6480" w:hanging="360"/>
      </w:pPr>
    </w:lvl>
    <w:lvl w:ilvl="8" w:tplc="F79481FA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5">
    <w:nsid w:val="6B9C1015"/>
    <w:multiLevelType w:val="hybridMultilevel"/>
    <w:tmpl w:val="04661E9A"/>
    <w:lvl w:ilvl="0" w:tplc="04150017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29" w:hanging="360"/>
      </w:pPr>
    </w:lvl>
    <w:lvl w:ilvl="2" w:tplc="0415001B" w:tentative="1">
      <w:start w:val="1"/>
      <w:numFmt w:val="lowerRoman"/>
      <w:lvlText w:val="%3."/>
      <w:lvlJc w:val="right"/>
      <w:pPr>
        <w:ind w:left="2149" w:hanging="180"/>
      </w:pPr>
    </w:lvl>
    <w:lvl w:ilvl="3" w:tplc="0415000F" w:tentative="1">
      <w:start w:val="1"/>
      <w:numFmt w:val="decimal"/>
      <w:lvlText w:val="%4."/>
      <w:lvlJc w:val="left"/>
      <w:pPr>
        <w:ind w:left="2869" w:hanging="360"/>
      </w:pPr>
    </w:lvl>
    <w:lvl w:ilvl="4" w:tplc="04150019" w:tentative="1">
      <w:start w:val="1"/>
      <w:numFmt w:val="lowerLetter"/>
      <w:lvlText w:val="%5."/>
      <w:lvlJc w:val="left"/>
      <w:pPr>
        <w:ind w:left="3589" w:hanging="360"/>
      </w:pPr>
    </w:lvl>
    <w:lvl w:ilvl="5" w:tplc="0415001B" w:tentative="1">
      <w:start w:val="1"/>
      <w:numFmt w:val="lowerRoman"/>
      <w:lvlText w:val="%6."/>
      <w:lvlJc w:val="right"/>
      <w:pPr>
        <w:ind w:left="4309" w:hanging="180"/>
      </w:pPr>
    </w:lvl>
    <w:lvl w:ilvl="6" w:tplc="0415000F" w:tentative="1">
      <w:start w:val="1"/>
      <w:numFmt w:val="decimal"/>
      <w:lvlText w:val="%7."/>
      <w:lvlJc w:val="left"/>
      <w:pPr>
        <w:ind w:left="5029" w:hanging="360"/>
      </w:pPr>
    </w:lvl>
    <w:lvl w:ilvl="7" w:tplc="04150019" w:tentative="1">
      <w:start w:val="1"/>
      <w:numFmt w:val="lowerLetter"/>
      <w:lvlText w:val="%8."/>
      <w:lvlJc w:val="left"/>
      <w:pPr>
        <w:ind w:left="5749" w:hanging="360"/>
      </w:pPr>
    </w:lvl>
    <w:lvl w:ilvl="8" w:tplc="0415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56">
    <w:nsid w:val="6C61199A"/>
    <w:multiLevelType w:val="hybridMultilevel"/>
    <w:tmpl w:val="3FDE9A42"/>
    <w:lvl w:ilvl="0" w:tplc="8FE00F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ascii="Times New Roman" w:eastAsia="Times New Roman" w:hAnsi="Times New Roman" w:cs="Times New Roman"/>
        <w:b w:val="0"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6C710B07"/>
    <w:multiLevelType w:val="singleLevel"/>
    <w:tmpl w:val="04150011"/>
    <w:lvl w:ilvl="0">
      <w:start w:val="1"/>
      <w:numFmt w:val="decimal"/>
      <w:lvlText w:val="%1)"/>
      <w:lvlJc w:val="left"/>
      <w:pPr>
        <w:ind w:left="858" w:hanging="432"/>
      </w:pPr>
      <w:rPr>
        <w:rFonts w:hint="default"/>
        <w:b w:val="0"/>
      </w:rPr>
    </w:lvl>
  </w:abstractNum>
  <w:abstractNum w:abstractNumId="58">
    <w:nsid w:val="6D750377"/>
    <w:multiLevelType w:val="multilevel"/>
    <w:tmpl w:val="7700A466"/>
    <w:lvl w:ilvl="0">
      <w:start w:val="10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072" w:hanging="504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235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>
    <w:nsid w:val="6ECC5CAB"/>
    <w:multiLevelType w:val="hybridMultilevel"/>
    <w:tmpl w:val="CA6AF4DE"/>
    <w:lvl w:ilvl="0" w:tplc="04150013">
      <w:start w:val="1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3473D6A"/>
    <w:multiLevelType w:val="hybridMultilevel"/>
    <w:tmpl w:val="1DCA1EFC"/>
    <w:lvl w:ilvl="0" w:tplc="B008AD82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1">
    <w:nsid w:val="74577327"/>
    <w:multiLevelType w:val="hybridMultilevel"/>
    <w:tmpl w:val="052245F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)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2" w:tplc="0415001B">
      <w:start w:val="1"/>
      <w:numFmt w:val="decimal"/>
      <w:lvlText w:val="%3."/>
      <w:lvlJc w:val="left"/>
      <w:pPr>
        <w:ind w:left="30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2">
    <w:nsid w:val="76085C0A"/>
    <w:multiLevelType w:val="hybridMultilevel"/>
    <w:tmpl w:val="52CCD738"/>
    <w:lvl w:ilvl="0" w:tplc="04150017">
      <w:start w:val="15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7786E274" w:tentative="1">
      <w:start w:val="1"/>
      <w:numFmt w:val="lowerLetter"/>
      <w:lvlText w:val="%2."/>
      <w:lvlJc w:val="left"/>
      <w:pPr>
        <w:ind w:left="1440" w:hanging="360"/>
      </w:pPr>
    </w:lvl>
    <w:lvl w:ilvl="2" w:tplc="09B25012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6811307"/>
    <w:multiLevelType w:val="hybridMultilevel"/>
    <w:tmpl w:val="A62A03D6"/>
    <w:lvl w:ilvl="0" w:tplc="79E488F6">
      <w:start w:val="1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>
    <w:nsid w:val="768F1079"/>
    <w:multiLevelType w:val="hybridMultilevel"/>
    <w:tmpl w:val="49524A72"/>
    <w:lvl w:ilvl="0" w:tplc="729085B6">
      <w:start w:val="10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8CD13CA"/>
    <w:multiLevelType w:val="hybridMultilevel"/>
    <w:tmpl w:val="F626954C"/>
    <w:lvl w:ilvl="0" w:tplc="C35644C0">
      <w:start w:val="1"/>
      <w:numFmt w:val="decimal"/>
      <w:lvlText w:val="%1)"/>
      <w:lvlJc w:val="left"/>
      <w:pPr>
        <w:ind w:left="1503" w:hanging="360"/>
      </w:pPr>
    </w:lvl>
    <w:lvl w:ilvl="1" w:tplc="04150019" w:tentative="1">
      <w:start w:val="1"/>
      <w:numFmt w:val="lowerLetter"/>
      <w:lvlText w:val="%2."/>
      <w:lvlJc w:val="left"/>
      <w:pPr>
        <w:ind w:left="2223" w:hanging="360"/>
      </w:pPr>
    </w:lvl>
    <w:lvl w:ilvl="2" w:tplc="0415001B" w:tentative="1">
      <w:start w:val="1"/>
      <w:numFmt w:val="lowerRoman"/>
      <w:lvlText w:val="%3."/>
      <w:lvlJc w:val="right"/>
      <w:pPr>
        <w:ind w:left="2943" w:hanging="180"/>
      </w:pPr>
    </w:lvl>
    <w:lvl w:ilvl="3" w:tplc="0415000F" w:tentative="1">
      <w:start w:val="1"/>
      <w:numFmt w:val="decimal"/>
      <w:lvlText w:val="%4."/>
      <w:lvlJc w:val="left"/>
      <w:pPr>
        <w:ind w:left="3663" w:hanging="360"/>
      </w:pPr>
    </w:lvl>
    <w:lvl w:ilvl="4" w:tplc="04150019" w:tentative="1">
      <w:start w:val="1"/>
      <w:numFmt w:val="lowerLetter"/>
      <w:lvlText w:val="%5."/>
      <w:lvlJc w:val="left"/>
      <w:pPr>
        <w:ind w:left="4383" w:hanging="360"/>
      </w:pPr>
    </w:lvl>
    <w:lvl w:ilvl="5" w:tplc="0415001B" w:tentative="1">
      <w:start w:val="1"/>
      <w:numFmt w:val="lowerRoman"/>
      <w:lvlText w:val="%6."/>
      <w:lvlJc w:val="right"/>
      <w:pPr>
        <w:ind w:left="5103" w:hanging="180"/>
      </w:pPr>
    </w:lvl>
    <w:lvl w:ilvl="6" w:tplc="0415000F" w:tentative="1">
      <w:start w:val="1"/>
      <w:numFmt w:val="decimal"/>
      <w:lvlText w:val="%7."/>
      <w:lvlJc w:val="left"/>
      <w:pPr>
        <w:ind w:left="5823" w:hanging="360"/>
      </w:pPr>
    </w:lvl>
    <w:lvl w:ilvl="7" w:tplc="04150019" w:tentative="1">
      <w:start w:val="1"/>
      <w:numFmt w:val="lowerLetter"/>
      <w:lvlText w:val="%8."/>
      <w:lvlJc w:val="left"/>
      <w:pPr>
        <w:ind w:left="6543" w:hanging="360"/>
      </w:pPr>
    </w:lvl>
    <w:lvl w:ilvl="8" w:tplc="0415001B" w:tentative="1">
      <w:start w:val="1"/>
      <w:numFmt w:val="lowerRoman"/>
      <w:lvlText w:val="%9."/>
      <w:lvlJc w:val="right"/>
      <w:pPr>
        <w:ind w:left="7263" w:hanging="180"/>
      </w:pPr>
    </w:lvl>
  </w:abstractNum>
  <w:abstractNum w:abstractNumId="66">
    <w:nsid w:val="78CF689A"/>
    <w:multiLevelType w:val="hybridMultilevel"/>
    <w:tmpl w:val="86B09E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99E049B"/>
    <w:multiLevelType w:val="hybridMultilevel"/>
    <w:tmpl w:val="774284BE"/>
    <w:lvl w:ilvl="0" w:tplc="04150011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7A6849F2"/>
    <w:multiLevelType w:val="hybridMultilevel"/>
    <w:tmpl w:val="026AE044"/>
    <w:lvl w:ilvl="0" w:tplc="89D2BD84">
      <w:start w:val="1"/>
      <w:numFmt w:val="lowerLetter"/>
      <w:lvlText w:val="%1)"/>
      <w:lvlJc w:val="left"/>
      <w:pPr>
        <w:ind w:left="1069" w:hanging="360"/>
      </w:pPr>
    </w:lvl>
    <w:lvl w:ilvl="1" w:tplc="04150017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9">
    <w:nsid w:val="7A9576C9"/>
    <w:multiLevelType w:val="hybridMultilevel"/>
    <w:tmpl w:val="BAE21D5E"/>
    <w:lvl w:ilvl="0" w:tplc="04150017">
      <w:start w:val="1"/>
      <w:numFmt w:val="upperRoman"/>
      <w:lvlText w:val="%1."/>
      <w:lvlJc w:val="righ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63"/>
  </w:num>
  <w:num w:numId="3">
    <w:abstractNumId w:val="42"/>
  </w:num>
  <w:num w:numId="4">
    <w:abstractNumId w:val="33"/>
  </w:num>
  <w:num w:numId="5">
    <w:abstractNumId w:val="36"/>
  </w:num>
  <w:num w:numId="6">
    <w:abstractNumId w:val="56"/>
  </w:num>
  <w:num w:numId="7">
    <w:abstractNumId w:val="41"/>
  </w:num>
  <w:num w:numId="8">
    <w:abstractNumId w:val="48"/>
  </w:num>
  <w:num w:numId="9">
    <w:abstractNumId w:val="8"/>
  </w:num>
  <w:num w:numId="10">
    <w:abstractNumId w:val="43"/>
  </w:num>
  <w:num w:numId="11">
    <w:abstractNumId w:val="46"/>
  </w:num>
  <w:num w:numId="12">
    <w:abstractNumId w:val="64"/>
  </w:num>
  <w:num w:numId="13">
    <w:abstractNumId w:val="18"/>
  </w:num>
  <w:num w:numId="14">
    <w:abstractNumId w:val="26"/>
  </w:num>
  <w:num w:numId="15">
    <w:abstractNumId w:val="13"/>
  </w:num>
  <w:num w:numId="16">
    <w:abstractNumId w:val="54"/>
  </w:num>
  <w:num w:numId="17">
    <w:abstractNumId w:val="59"/>
  </w:num>
  <w:num w:numId="18">
    <w:abstractNumId w:val="55"/>
  </w:num>
  <w:num w:numId="19">
    <w:abstractNumId w:val="29"/>
  </w:num>
  <w:num w:numId="20">
    <w:abstractNumId w:val="7"/>
  </w:num>
  <w:num w:numId="21">
    <w:abstractNumId w:val="52"/>
  </w:num>
  <w:num w:numId="22">
    <w:abstractNumId w:val="61"/>
  </w:num>
  <w:num w:numId="23">
    <w:abstractNumId w:val="32"/>
  </w:num>
  <w:num w:numId="24">
    <w:abstractNumId w:val="21"/>
  </w:num>
  <w:num w:numId="25">
    <w:abstractNumId w:val="14"/>
  </w:num>
  <w:num w:numId="26">
    <w:abstractNumId w:val="60"/>
  </w:num>
  <w:num w:numId="27">
    <w:abstractNumId w:val="19"/>
  </w:num>
  <w:num w:numId="28">
    <w:abstractNumId w:val="39"/>
  </w:num>
  <w:num w:numId="29">
    <w:abstractNumId w:val="51"/>
  </w:num>
  <w:num w:numId="30">
    <w:abstractNumId w:val="62"/>
  </w:num>
  <w:num w:numId="31">
    <w:abstractNumId w:val="6"/>
  </w:num>
  <w:num w:numId="32">
    <w:abstractNumId w:val="28"/>
  </w:num>
  <w:num w:numId="33">
    <w:abstractNumId w:val="5"/>
  </w:num>
  <w:num w:numId="34">
    <w:abstractNumId w:val="50"/>
  </w:num>
  <w:num w:numId="35">
    <w:abstractNumId w:val="11"/>
  </w:num>
  <w:num w:numId="36">
    <w:abstractNumId w:val="35"/>
  </w:num>
  <w:num w:numId="37">
    <w:abstractNumId w:val="47"/>
  </w:num>
  <w:num w:numId="38">
    <w:abstractNumId w:val="37"/>
  </w:num>
  <w:num w:numId="39">
    <w:abstractNumId w:val="9"/>
  </w:num>
  <w:num w:numId="40">
    <w:abstractNumId w:val="67"/>
  </w:num>
  <w:num w:numId="41">
    <w:abstractNumId w:val="20"/>
  </w:num>
  <w:num w:numId="42">
    <w:abstractNumId w:val="69"/>
  </w:num>
  <w:num w:numId="43">
    <w:abstractNumId w:val="31"/>
  </w:num>
  <w:num w:numId="44">
    <w:abstractNumId w:val="40"/>
  </w:num>
  <w:num w:numId="45">
    <w:abstractNumId w:val="12"/>
  </w:num>
  <w:num w:numId="46">
    <w:abstractNumId w:val="49"/>
  </w:num>
  <w:num w:numId="47">
    <w:abstractNumId w:val="25"/>
  </w:num>
  <w:num w:numId="48">
    <w:abstractNumId w:val="4"/>
  </w:num>
  <w:num w:numId="49">
    <w:abstractNumId w:val="30"/>
  </w:num>
  <w:num w:numId="50">
    <w:abstractNumId w:val="53"/>
  </w:num>
  <w:num w:numId="51">
    <w:abstractNumId w:val="10"/>
  </w:num>
  <w:num w:numId="52">
    <w:abstractNumId w:val="58"/>
  </w:num>
  <w:num w:numId="53">
    <w:abstractNumId w:val="23"/>
  </w:num>
  <w:num w:numId="54">
    <w:abstractNumId w:val="57"/>
  </w:num>
  <w:num w:numId="55">
    <w:abstractNumId w:val="24"/>
  </w:num>
  <w:num w:numId="56">
    <w:abstractNumId w:val="38"/>
  </w:num>
  <w:num w:numId="57">
    <w:abstractNumId w:val="27"/>
  </w:num>
  <w:num w:numId="58">
    <w:abstractNumId w:val="17"/>
  </w:num>
  <w:num w:numId="59">
    <w:abstractNumId w:val="2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65"/>
  </w:num>
  <w:num w:numId="61">
    <w:abstractNumId w:val="68"/>
  </w:num>
  <w:num w:numId="62">
    <w:abstractNumId w:val="15"/>
  </w:num>
  <w:num w:numId="63">
    <w:abstractNumId w:val="34"/>
  </w:num>
  <w:num w:numId="64">
    <w:abstractNumId w:val="3"/>
  </w:num>
  <w:num w:numId="65">
    <w:abstractNumId w:val="16"/>
  </w:num>
  <w:num w:numId="66">
    <w:abstractNumId w:val="22"/>
  </w:num>
  <w:num w:numId="67">
    <w:abstractNumId w:val="1"/>
  </w:num>
  <w:num w:numId="68">
    <w:abstractNumId w:val="45"/>
  </w:num>
  <w:num w:numId="69">
    <w:abstractNumId w:val="66"/>
  </w:num>
  <w:numIdMacAtCleanup w:val="6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4336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60D0"/>
    <w:rsid w:val="0000303B"/>
    <w:rsid w:val="00011289"/>
    <w:rsid w:val="0001605E"/>
    <w:rsid w:val="000207F0"/>
    <w:rsid w:val="00024C67"/>
    <w:rsid w:val="0002713C"/>
    <w:rsid w:val="00030972"/>
    <w:rsid w:val="00034E7F"/>
    <w:rsid w:val="00037917"/>
    <w:rsid w:val="00037C1C"/>
    <w:rsid w:val="00043D81"/>
    <w:rsid w:val="00046B34"/>
    <w:rsid w:val="00050578"/>
    <w:rsid w:val="00050BBB"/>
    <w:rsid w:val="00051E3E"/>
    <w:rsid w:val="00053962"/>
    <w:rsid w:val="00053B0C"/>
    <w:rsid w:val="000542A3"/>
    <w:rsid w:val="00054B09"/>
    <w:rsid w:val="00056AED"/>
    <w:rsid w:val="000612A0"/>
    <w:rsid w:val="0006164B"/>
    <w:rsid w:val="00061D83"/>
    <w:rsid w:val="00063136"/>
    <w:rsid w:val="000702C0"/>
    <w:rsid w:val="00072A84"/>
    <w:rsid w:val="00074572"/>
    <w:rsid w:val="0008011E"/>
    <w:rsid w:val="0008027B"/>
    <w:rsid w:val="00081980"/>
    <w:rsid w:val="000848EB"/>
    <w:rsid w:val="00085B6B"/>
    <w:rsid w:val="00087AD5"/>
    <w:rsid w:val="00093C1A"/>
    <w:rsid w:val="00094F0B"/>
    <w:rsid w:val="000951C6"/>
    <w:rsid w:val="000A1358"/>
    <w:rsid w:val="000B1952"/>
    <w:rsid w:val="000B44C7"/>
    <w:rsid w:val="000B54E0"/>
    <w:rsid w:val="000C0EB6"/>
    <w:rsid w:val="000C59B0"/>
    <w:rsid w:val="000C6EC1"/>
    <w:rsid w:val="000D01A2"/>
    <w:rsid w:val="000D7282"/>
    <w:rsid w:val="000E0C29"/>
    <w:rsid w:val="000E2827"/>
    <w:rsid w:val="000E37F4"/>
    <w:rsid w:val="000E422A"/>
    <w:rsid w:val="000E496C"/>
    <w:rsid w:val="000E7EF9"/>
    <w:rsid w:val="000F78FD"/>
    <w:rsid w:val="000F7BBC"/>
    <w:rsid w:val="00103271"/>
    <w:rsid w:val="00104E46"/>
    <w:rsid w:val="00105B7B"/>
    <w:rsid w:val="00112FC9"/>
    <w:rsid w:val="0011431B"/>
    <w:rsid w:val="00123D5B"/>
    <w:rsid w:val="00130537"/>
    <w:rsid w:val="00131180"/>
    <w:rsid w:val="00131D1C"/>
    <w:rsid w:val="00132C9F"/>
    <w:rsid w:val="00135584"/>
    <w:rsid w:val="00136261"/>
    <w:rsid w:val="0014046A"/>
    <w:rsid w:val="00144205"/>
    <w:rsid w:val="00144E92"/>
    <w:rsid w:val="00146053"/>
    <w:rsid w:val="001478F6"/>
    <w:rsid w:val="001552B4"/>
    <w:rsid w:val="00160153"/>
    <w:rsid w:val="00161ECA"/>
    <w:rsid w:val="0016615D"/>
    <w:rsid w:val="00171107"/>
    <w:rsid w:val="00173E09"/>
    <w:rsid w:val="00174DFA"/>
    <w:rsid w:val="001846C0"/>
    <w:rsid w:val="00187670"/>
    <w:rsid w:val="00193AD9"/>
    <w:rsid w:val="00195E0F"/>
    <w:rsid w:val="00197815"/>
    <w:rsid w:val="001A0823"/>
    <w:rsid w:val="001A3A89"/>
    <w:rsid w:val="001A5D85"/>
    <w:rsid w:val="001A64C1"/>
    <w:rsid w:val="001A7DE4"/>
    <w:rsid w:val="001B131E"/>
    <w:rsid w:val="001B2579"/>
    <w:rsid w:val="001B2C62"/>
    <w:rsid w:val="001B31AD"/>
    <w:rsid w:val="001C38F3"/>
    <w:rsid w:val="001C46BC"/>
    <w:rsid w:val="001C68F9"/>
    <w:rsid w:val="001C6BC6"/>
    <w:rsid w:val="001C75C1"/>
    <w:rsid w:val="001D0EC6"/>
    <w:rsid w:val="001E01EA"/>
    <w:rsid w:val="001E2DA6"/>
    <w:rsid w:val="001E4411"/>
    <w:rsid w:val="001F261F"/>
    <w:rsid w:val="001F4867"/>
    <w:rsid w:val="001F61FA"/>
    <w:rsid w:val="001F6C18"/>
    <w:rsid w:val="0020289B"/>
    <w:rsid w:val="00203DF8"/>
    <w:rsid w:val="00204074"/>
    <w:rsid w:val="002053A6"/>
    <w:rsid w:val="002105A9"/>
    <w:rsid w:val="00212804"/>
    <w:rsid w:val="0021722C"/>
    <w:rsid w:val="00224209"/>
    <w:rsid w:val="00225B91"/>
    <w:rsid w:val="00231CEC"/>
    <w:rsid w:val="00233709"/>
    <w:rsid w:val="00233DBE"/>
    <w:rsid w:val="002406D0"/>
    <w:rsid w:val="0024474C"/>
    <w:rsid w:val="002464F0"/>
    <w:rsid w:val="00250CCC"/>
    <w:rsid w:val="00251901"/>
    <w:rsid w:val="0025672E"/>
    <w:rsid w:val="0025700A"/>
    <w:rsid w:val="00257AA5"/>
    <w:rsid w:val="00265559"/>
    <w:rsid w:val="002661DA"/>
    <w:rsid w:val="002667A1"/>
    <w:rsid w:val="00271D19"/>
    <w:rsid w:val="002721C5"/>
    <w:rsid w:val="00272962"/>
    <w:rsid w:val="00272FB6"/>
    <w:rsid w:val="00274FCF"/>
    <w:rsid w:val="002771E7"/>
    <w:rsid w:val="00277344"/>
    <w:rsid w:val="002804A2"/>
    <w:rsid w:val="0028176D"/>
    <w:rsid w:val="002827CD"/>
    <w:rsid w:val="00282C91"/>
    <w:rsid w:val="00285731"/>
    <w:rsid w:val="00285794"/>
    <w:rsid w:val="002903CA"/>
    <w:rsid w:val="002A29FC"/>
    <w:rsid w:val="002A30C9"/>
    <w:rsid w:val="002A3285"/>
    <w:rsid w:val="002A54C9"/>
    <w:rsid w:val="002A55DB"/>
    <w:rsid w:val="002A63E8"/>
    <w:rsid w:val="002A676B"/>
    <w:rsid w:val="002B053D"/>
    <w:rsid w:val="002B2E2E"/>
    <w:rsid w:val="002B3BA3"/>
    <w:rsid w:val="002B5512"/>
    <w:rsid w:val="002C0693"/>
    <w:rsid w:val="002C3758"/>
    <w:rsid w:val="002C57CF"/>
    <w:rsid w:val="002C72DE"/>
    <w:rsid w:val="002E1759"/>
    <w:rsid w:val="002E1FAA"/>
    <w:rsid w:val="002E392C"/>
    <w:rsid w:val="002E5129"/>
    <w:rsid w:val="002E6A05"/>
    <w:rsid w:val="002E7298"/>
    <w:rsid w:val="002E787B"/>
    <w:rsid w:val="002F2505"/>
    <w:rsid w:val="002F5F9C"/>
    <w:rsid w:val="00301333"/>
    <w:rsid w:val="003027FC"/>
    <w:rsid w:val="003071E1"/>
    <w:rsid w:val="003104C1"/>
    <w:rsid w:val="00315248"/>
    <w:rsid w:val="00316DE5"/>
    <w:rsid w:val="00322FDF"/>
    <w:rsid w:val="003271A1"/>
    <w:rsid w:val="00332B73"/>
    <w:rsid w:val="0033428F"/>
    <w:rsid w:val="00345C2B"/>
    <w:rsid w:val="00350715"/>
    <w:rsid w:val="003548E1"/>
    <w:rsid w:val="0036312D"/>
    <w:rsid w:val="00365A79"/>
    <w:rsid w:val="003667A8"/>
    <w:rsid w:val="00367DC6"/>
    <w:rsid w:val="003752C2"/>
    <w:rsid w:val="00377315"/>
    <w:rsid w:val="0037741E"/>
    <w:rsid w:val="00380EA2"/>
    <w:rsid w:val="00392EDB"/>
    <w:rsid w:val="00397B3D"/>
    <w:rsid w:val="003A00D2"/>
    <w:rsid w:val="003A048F"/>
    <w:rsid w:val="003A061F"/>
    <w:rsid w:val="003A134A"/>
    <w:rsid w:val="003A3F1C"/>
    <w:rsid w:val="003B5BD7"/>
    <w:rsid w:val="003C0139"/>
    <w:rsid w:val="003C36DD"/>
    <w:rsid w:val="003D2EFE"/>
    <w:rsid w:val="003D467C"/>
    <w:rsid w:val="003D5300"/>
    <w:rsid w:val="003E078F"/>
    <w:rsid w:val="003E44FB"/>
    <w:rsid w:val="003F0D9F"/>
    <w:rsid w:val="003F1773"/>
    <w:rsid w:val="003F45D3"/>
    <w:rsid w:val="004005D4"/>
    <w:rsid w:val="00403462"/>
    <w:rsid w:val="00404E6B"/>
    <w:rsid w:val="00415578"/>
    <w:rsid w:val="0042249D"/>
    <w:rsid w:val="00423114"/>
    <w:rsid w:val="00430A8A"/>
    <w:rsid w:val="00430B60"/>
    <w:rsid w:val="0043150C"/>
    <w:rsid w:val="004361EF"/>
    <w:rsid w:val="0043714E"/>
    <w:rsid w:val="00437EFB"/>
    <w:rsid w:val="00440FEB"/>
    <w:rsid w:val="0044658E"/>
    <w:rsid w:val="00453C76"/>
    <w:rsid w:val="0045747E"/>
    <w:rsid w:val="00457CCC"/>
    <w:rsid w:val="00470342"/>
    <w:rsid w:val="00473319"/>
    <w:rsid w:val="0047458F"/>
    <w:rsid w:val="004767DA"/>
    <w:rsid w:val="0048077F"/>
    <w:rsid w:val="004820CA"/>
    <w:rsid w:val="004902D5"/>
    <w:rsid w:val="00490682"/>
    <w:rsid w:val="00490E95"/>
    <w:rsid w:val="0049231B"/>
    <w:rsid w:val="00493114"/>
    <w:rsid w:val="00494406"/>
    <w:rsid w:val="0049451F"/>
    <w:rsid w:val="004970B3"/>
    <w:rsid w:val="004A0441"/>
    <w:rsid w:val="004A3929"/>
    <w:rsid w:val="004B12EF"/>
    <w:rsid w:val="004B36C9"/>
    <w:rsid w:val="004B3D2F"/>
    <w:rsid w:val="004B4297"/>
    <w:rsid w:val="004C72FD"/>
    <w:rsid w:val="004D31A3"/>
    <w:rsid w:val="004D551F"/>
    <w:rsid w:val="004E2C8C"/>
    <w:rsid w:val="004E2F61"/>
    <w:rsid w:val="004E36F6"/>
    <w:rsid w:val="004F2851"/>
    <w:rsid w:val="004F3DFB"/>
    <w:rsid w:val="004F40EF"/>
    <w:rsid w:val="004F71EA"/>
    <w:rsid w:val="005005BC"/>
    <w:rsid w:val="00504592"/>
    <w:rsid w:val="0051077F"/>
    <w:rsid w:val="005108C0"/>
    <w:rsid w:val="005122F3"/>
    <w:rsid w:val="00512925"/>
    <w:rsid w:val="00516BC7"/>
    <w:rsid w:val="005201C3"/>
    <w:rsid w:val="00520C13"/>
    <w:rsid w:val="00522C7B"/>
    <w:rsid w:val="00525570"/>
    <w:rsid w:val="00525E61"/>
    <w:rsid w:val="00526140"/>
    <w:rsid w:val="00532937"/>
    <w:rsid w:val="00533EA2"/>
    <w:rsid w:val="00536BE1"/>
    <w:rsid w:val="00537759"/>
    <w:rsid w:val="00542946"/>
    <w:rsid w:val="00545A7B"/>
    <w:rsid w:val="00545F6B"/>
    <w:rsid w:val="00546787"/>
    <w:rsid w:val="00555C60"/>
    <w:rsid w:val="0057365D"/>
    <w:rsid w:val="0058491A"/>
    <w:rsid w:val="00593F1A"/>
    <w:rsid w:val="005974D8"/>
    <w:rsid w:val="005A6B14"/>
    <w:rsid w:val="005C66AB"/>
    <w:rsid w:val="005D2EA5"/>
    <w:rsid w:val="005E1214"/>
    <w:rsid w:val="005E20F1"/>
    <w:rsid w:val="005F12A3"/>
    <w:rsid w:val="005F17FC"/>
    <w:rsid w:val="00602AE8"/>
    <w:rsid w:val="0060388E"/>
    <w:rsid w:val="006063A8"/>
    <w:rsid w:val="00610D61"/>
    <w:rsid w:val="006110C1"/>
    <w:rsid w:val="006120F5"/>
    <w:rsid w:val="006170C1"/>
    <w:rsid w:val="006201E9"/>
    <w:rsid w:val="00620D65"/>
    <w:rsid w:val="00621CD6"/>
    <w:rsid w:val="00622B4A"/>
    <w:rsid w:val="00640DD4"/>
    <w:rsid w:val="0064550A"/>
    <w:rsid w:val="00650D76"/>
    <w:rsid w:val="006513A3"/>
    <w:rsid w:val="006519FD"/>
    <w:rsid w:val="006607C5"/>
    <w:rsid w:val="00661B21"/>
    <w:rsid w:val="00674CAD"/>
    <w:rsid w:val="00683CCE"/>
    <w:rsid w:val="00686DDE"/>
    <w:rsid w:val="006900EE"/>
    <w:rsid w:val="00690C1D"/>
    <w:rsid w:val="00690CA9"/>
    <w:rsid w:val="006918F5"/>
    <w:rsid w:val="006A0FAD"/>
    <w:rsid w:val="006A507F"/>
    <w:rsid w:val="006A5337"/>
    <w:rsid w:val="006A6AFA"/>
    <w:rsid w:val="006B77A4"/>
    <w:rsid w:val="006C4545"/>
    <w:rsid w:val="006C54FC"/>
    <w:rsid w:val="006C5CB9"/>
    <w:rsid w:val="006C6CE2"/>
    <w:rsid w:val="006D0FBF"/>
    <w:rsid w:val="006D1EA4"/>
    <w:rsid w:val="006E1588"/>
    <w:rsid w:val="006E31D2"/>
    <w:rsid w:val="006E798C"/>
    <w:rsid w:val="00702876"/>
    <w:rsid w:val="007029DF"/>
    <w:rsid w:val="00702A2B"/>
    <w:rsid w:val="0071502F"/>
    <w:rsid w:val="0071711E"/>
    <w:rsid w:val="0072227E"/>
    <w:rsid w:val="00732117"/>
    <w:rsid w:val="00743F0D"/>
    <w:rsid w:val="00744595"/>
    <w:rsid w:val="0074622D"/>
    <w:rsid w:val="007478EC"/>
    <w:rsid w:val="00752ECF"/>
    <w:rsid w:val="007546DE"/>
    <w:rsid w:val="007558EA"/>
    <w:rsid w:val="007566A1"/>
    <w:rsid w:val="007568D6"/>
    <w:rsid w:val="007577F6"/>
    <w:rsid w:val="00760B7C"/>
    <w:rsid w:val="00762AB7"/>
    <w:rsid w:val="0076491E"/>
    <w:rsid w:val="007701F2"/>
    <w:rsid w:val="00775C9B"/>
    <w:rsid w:val="0077642C"/>
    <w:rsid w:val="007803E2"/>
    <w:rsid w:val="0078086C"/>
    <w:rsid w:val="00780BBB"/>
    <w:rsid w:val="00783205"/>
    <w:rsid w:val="00786EF5"/>
    <w:rsid w:val="00790864"/>
    <w:rsid w:val="00790B7F"/>
    <w:rsid w:val="007A14D9"/>
    <w:rsid w:val="007A4649"/>
    <w:rsid w:val="007B015D"/>
    <w:rsid w:val="007B175C"/>
    <w:rsid w:val="007B18A9"/>
    <w:rsid w:val="007B4BAB"/>
    <w:rsid w:val="007B4C3D"/>
    <w:rsid w:val="007B5C6D"/>
    <w:rsid w:val="007B7F48"/>
    <w:rsid w:val="007C1295"/>
    <w:rsid w:val="007C2B85"/>
    <w:rsid w:val="007C53CE"/>
    <w:rsid w:val="007C666F"/>
    <w:rsid w:val="007D112D"/>
    <w:rsid w:val="007D3D1F"/>
    <w:rsid w:val="007D4757"/>
    <w:rsid w:val="007D581E"/>
    <w:rsid w:val="007E1E51"/>
    <w:rsid w:val="007E7390"/>
    <w:rsid w:val="007F1F74"/>
    <w:rsid w:val="0080538D"/>
    <w:rsid w:val="00807BE8"/>
    <w:rsid w:val="0081007D"/>
    <w:rsid w:val="00811F83"/>
    <w:rsid w:val="00812E37"/>
    <w:rsid w:val="008200F0"/>
    <w:rsid w:val="00822660"/>
    <w:rsid w:val="00832BD3"/>
    <w:rsid w:val="0083422A"/>
    <w:rsid w:val="00835BFE"/>
    <w:rsid w:val="00842A3A"/>
    <w:rsid w:val="008459A8"/>
    <w:rsid w:val="00846DF2"/>
    <w:rsid w:val="0085039C"/>
    <w:rsid w:val="00850DB2"/>
    <w:rsid w:val="00857BBB"/>
    <w:rsid w:val="00865418"/>
    <w:rsid w:val="00867834"/>
    <w:rsid w:val="00871898"/>
    <w:rsid w:val="0088007C"/>
    <w:rsid w:val="008807F2"/>
    <w:rsid w:val="008838E1"/>
    <w:rsid w:val="00884D80"/>
    <w:rsid w:val="0089037C"/>
    <w:rsid w:val="00890C09"/>
    <w:rsid w:val="00891B8F"/>
    <w:rsid w:val="00893953"/>
    <w:rsid w:val="00894AC8"/>
    <w:rsid w:val="008A36A0"/>
    <w:rsid w:val="008A3725"/>
    <w:rsid w:val="008A47D2"/>
    <w:rsid w:val="008B342D"/>
    <w:rsid w:val="008C0B41"/>
    <w:rsid w:val="008C28AC"/>
    <w:rsid w:val="008C74BD"/>
    <w:rsid w:val="008D6F95"/>
    <w:rsid w:val="008E2F5C"/>
    <w:rsid w:val="008E32BD"/>
    <w:rsid w:val="008F65C6"/>
    <w:rsid w:val="00904986"/>
    <w:rsid w:val="00915713"/>
    <w:rsid w:val="00917C37"/>
    <w:rsid w:val="0092039D"/>
    <w:rsid w:val="009206CD"/>
    <w:rsid w:val="009206F9"/>
    <w:rsid w:val="00921C98"/>
    <w:rsid w:val="00921CC5"/>
    <w:rsid w:val="00931BB3"/>
    <w:rsid w:val="009514A0"/>
    <w:rsid w:val="009544EF"/>
    <w:rsid w:val="009548C4"/>
    <w:rsid w:val="00955D51"/>
    <w:rsid w:val="00963F7D"/>
    <w:rsid w:val="009642D4"/>
    <w:rsid w:val="00971FEC"/>
    <w:rsid w:val="00974970"/>
    <w:rsid w:val="00977525"/>
    <w:rsid w:val="00984CD5"/>
    <w:rsid w:val="009903BF"/>
    <w:rsid w:val="00991112"/>
    <w:rsid w:val="009911E7"/>
    <w:rsid w:val="00991755"/>
    <w:rsid w:val="00992621"/>
    <w:rsid w:val="0099500C"/>
    <w:rsid w:val="009A013D"/>
    <w:rsid w:val="009A14C6"/>
    <w:rsid w:val="009A2BE4"/>
    <w:rsid w:val="009A3585"/>
    <w:rsid w:val="009A7675"/>
    <w:rsid w:val="009B01D6"/>
    <w:rsid w:val="009C11F4"/>
    <w:rsid w:val="009E381A"/>
    <w:rsid w:val="009E7C97"/>
    <w:rsid w:val="009F0B91"/>
    <w:rsid w:val="009F43E6"/>
    <w:rsid w:val="009F776C"/>
    <w:rsid w:val="009F7E08"/>
    <w:rsid w:val="00A00260"/>
    <w:rsid w:val="00A01692"/>
    <w:rsid w:val="00A01ED2"/>
    <w:rsid w:val="00A025FE"/>
    <w:rsid w:val="00A036AD"/>
    <w:rsid w:val="00A059E2"/>
    <w:rsid w:val="00A10CCD"/>
    <w:rsid w:val="00A21DAD"/>
    <w:rsid w:val="00A223AF"/>
    <w:rsid w:val="00A23B6A"/>
    <w:rsid w:val="00A258C1"/>
    <w:rsid w:val="00A2661D"/>
    <w:rsid w:val="00A2758B"/>
    <w:rsid w:val="00A343E5"/>
    <w:rsid w:val="00A46001"/>
    <w:rsid w:val="00A5077F"/>
    <w:rsid w:val="00A64681"/>
    <w:rsid w:val="00A70284"/>
    <w:rsid w:val="00A70BDB"/>
    <w:rsid w:val="00A7679D"/>
    <w:rsid w:val="00A8243A"/>
    <w:rsid w:val="00A847B1"/>
    <w:rsid w:val="00A9194D"/>
    <w:rsid w:val="00A923D1"/>
    <w:rsid w:val="00A93042"/>
    <w:rsid w:val="00A94323"/>
    <w:rsid w:val="00AA077D"/>
    <w:rsid w:val="00AA0A55"/>
    <w:rsid w:val="00AA5569"/>
    <w:rsid w:val="00AA645F"/>
    <w:rsid w:val="00AA75F6"/>
    <w:rsid w:val="00AB1514"/>
    <w:rsid w:val="00AB1D5E"/>
    <w:rsid w:val="00AB1FFB"/>
    <w:rsid w:val="00AB29A8"/>
    <w:rsid w:val="00AB3FD5"/>
    <w:rsid w:val="00AC5E67"/>
    <w:rsid w:val="00AD022A"/>
    <w:rsid w:val="00AD39A6"/>
    <w:rsid w:val="00AD4339"/>
    <w:rsid w:val="00AE27C6"/>
    <w:rsid w:val="00AE4491"/>
    <w:rsid w:val="00AE464B"/>
    <w:rsid w:val="00AF3001"/>
    <w:rsid w:val="00AF4B03"/>
    <w:rsid w:val="00AF6BE6"/>
    <w:rsid w:val="00B0001D"/>
    <w:rsid w:val="00B020C2"/>
    <w:rsid w:val="00B03774"/>
    <w:rsid w:val="00B06DA5"/>
    <w:rsid w:val="00B130A3"/>
    <w:rsid w:val="00B13806"/>
    <w:rsid w:val="00B140FF"/>
    <w:rsid w:val="00B16A40"/>
    <w:rsid w:val="00B22645"/>
    <w:rsid w:val="00B22998"/>
    <w:rsid w:val="00B23A56"/>
    <w:rsid w:val="00B2596F"/>
    <w:rsid w:val="00B26804"/>
    <w:rsid w:val="00B32A02"/>
    <w:rsid w:val="00B32A56"/>
    <w:rsid w:val="00B33BA6"/>
    <w:rsid w:val="00B36415"/>
    <w:rsid w:val="00B41924"/>
    <w:rsid w:val="00B43FDF"/>
    <w:rsid w:val="00B47FF3"/>
    <w:rsid w:val="00B501B8"/>
    <w:rsid w:val="00B556B2"/>
    <w:rsid w:val="00B56BD6"/>
    <w:rsid w:val="00B5778C"/>
    <w:rsid w:val="00B62385"/>
    <w:rsid w:val="00B74D74"/>
    <w:rsid w:val="00B93F41"/>
    <w:rsid w:val="00B95800"/>
    <w:rsid w:val="00B967A4"/>
    <w:rsid w:val="00B96938"/>
    <w:rsid w:val="00BA0F00"/>
    <w:rsid w:val="00BA2FC8"/>
    <w:rsid w:val="00BA37D9"/>
    <w:rsid w:val="00BB59F3"/>
    <w:rsid w:val="00BB6CC6"/>
    <w:rsid w:val="00BD26D1"/>
    <w:rsid w:val="00BD5015"/>
    <w:rsid w:val="00BE1DD0"/>
    <w:rsid w:val="00BE2D12"/>
    <w:rsid w:val="00BE34BF"/>
    <w:rsid w:val="00BE3F14"/>
    <w:rsid w:val="00BE69B6"/>
    <w:rsid w:val="00BE76E5"/>
    <w:rsid w:val="00BF22E3"/>
    <w:rsid w:val="00BF4DFC"/>
    <w:rsid w:val="00BF6893"/>
    <w:rsid w:val="00C02847"/>
    <w:rsid w:val="00C06DCA"/>
    <w:rsid w:val="00C1500C"/>
    <w:rsid w:val="00C163DE"/>
    <w:rsid w:val="00C16958"/>
    <w:rsid w:val="00C17994"/>
    <w:rsid w:val="00C21D92"/>
    <w:rsid w:val="00C253CF"/>
    <w:rsid w:val="00C32930"/>
    <w:rsid w:val="00C35B0C"/>
    <w:rsid w:val="00C42C30"/>
    <w:rsid w:val="00C43259"/>
    <w:rsid w:val="00C525E9"/>
    <w:rsid w:val="00C52D1C"/>
    <w:rsid w:val="00C56202"/>
    <w:rsid w:val="00C568F3"/>
    <w:rsid w:val="00C636FA"/>
    <w:rsid w:val="00C65461"/>
    <w:rsid w:val="00C80177"/>
    <w:rsid w:val="00C850E1"/>
    <w:rsid w:val="00C87BAF"/>
    <w:rsid w:val="00C90503"/>
    <w:rsid w:val="00C92053"/>
    <w:rsid w:val="00C92968"/>
    <w:rsid w:val="00C976B5"/>
    <w:rsid w:val="00CA1B87"/>
    <w:rsid w:val="00CB1B9D"/>
    <w:rsid w:val="00CB3BB6"/>
    <w:rsid w:val="00CD0FF9"/>
    <w:rsid w:val="00CD4F0A"/>
    <w:rsid w:val="00CD568B"/>
    <w:rsid w:val="00CD6352"/>
    <w:rsid w:val="00CD6D96"/>
    <w:rsid w:val="00CE0DB7"/>
    <w:rsid w:val="00CE2746"/>
    <w:rsid w:val="00CE7499"/>
    <w:rsid w:val="00CF1432"/>
    <w:rsid w:val="00CF2E33"/>
    <w:rsid w:val="00CF5762"/>
    <w:rsid w:val="00CF7E5E"/>
    <w:rsid w:val="00D04F51"/>
    <w:rsid w:val="00D0500E"/>
    <w:rsid w:val="00D05FBF"/>
    <w:rsid w:val="00D17838"/>
    <w:rsid w:val="00D2625D"/>
    <w:rsid w:val="00D35DCD"/>
    <w:rsid w:val="00D41974"/>
    <w:rsid w:val="00D42924"/>
    <w:rsid w:val="00D47A46"/>
    <w:rsid w:val="00D47FC8"/>
    <w:rsid w:val="00D505CC"/>
    <w:rsid w:val="00D51264"/>
    <w:rsid w:val="00D543BF"/>
    <w:rsid w:val="00D5564C"/>
    <w:rsid w:val="00D5770B"/>
    <w:rsid w:val="00D6359A"/>
    <w:rsid w:val="00D65771"/>
    <w:rsid w:val="00D65E7D"/>
    <w:rsid w:val="00D65FB2"/>
    <w:rsid w:val="00D67DCC"/>
    <w:rsid w:val="00D749AA"/>
    <w:rsid w:val="00D753F5"/>
    <w:rsid w:val="00D80472"/>
    <w:rsid w:val="00D847C6"/>
    <w:rsid w:val="00D91727"/>
    <w:rsid w:val="00D93FC2"/>
    <w:rsid w:val="00D94607"/>
    <w:rsid w:val="00D94DC6"/>
    <w:rsid w:val="00DA15D4"/>
    <w:rsid w:val="00DA7742"/>
    <w:rsid w:val="00DB079B"/>
    <w:rsid w:val="00DC02EA"/>
    <w:rsid w:val="00DC136D"/>
    <w:rsid w:val="00DC4A70"/>
    <w:rsid w:val="00DD0A57"/>
    <w:rsid w:val="00DD1195"/>
    <w:rsid w:val="00DE1902"/>
    <w:rsid w:val="00DF1E56"/>
    <w:rsid w:val="00DF21AA"/>
    <w:rsid w:val="00DF68CC"/>
    <w:rsid w:val="00E02136"/>
    <w:rsid w:val="00E05B34"/>
    <w:rsid w:val="00E1303A"/>
    <w:rsid w:val="00E14B8B"/>
    <w:rsid w:val="00E21A08"/>
    <w:rsid w:val="00E32B8F"/>
    <w:rsid w:val="00E424E7"/>
    <w:rsid w:val="00E451E2"/>
    <w:rsid w:val="00E531C9"/>
    <w:rsid w:val="00E56137"/>
    <w:rsid w:val="00E562A2"/>
    <w:rsid w:val="00E71E9E"/>
    <w:rsid w:val="00E843E4"/>
    <w:rsid w:val="00E8788C"/>
    <w:rsid w:val="00E97B50"/>
    <w:rsid w:val="00EA2D38"/>
    <w:rsid w:val="00EA671B"/>
    <w:rsid w:val="00EA78AE"/>
    <w:rsid w:val="00EB4F75"/>
    <w:rsid w:val="00EC0F0B"/>
    <w:rsid w:val="00EC1114"/>
    <w:rsid w:val="00EC1289"/>
    <w:rsid w:val="00EC2074"/>
    <w:rsid w:val="00EC3340"/>
    <w:rsid w:val="00EC4C7D"/>
    <w:rsid w:val="00ED60D0"/>
    <w:rsid w:val="00ED61BF"/>
    <w:rsid w:val="00ED62EB"/>
    <w:rsid w:val="00ED6F7C"/>
    <w:rsid w:val="00EE1949"/>
    <w:rsid w:val="00EE2CF6"/>
    <w:rsid w:val="00EE5BE4"/>
    <w:rsid w:val="00EE67C5"/>
    <w:rsid w:val="00EF0A14"/>
    <w:rsid w:val="00EF4ED9"/>
    <w:rsid w:val="00EF70F4"/>
    <w:rsid w:val="00F024D7"/>
    <w:rsid w:val="00F03FEA"/>
    <w:rsid w:val="00F12971"/>
    <w:rsid w:val="00F151EB"/>
    <w:rsid w:val="00F155F0"/>
    <w:rsid w:val="00F20750"/>
    <w:rsid w:val="00F21860"/>
    <w:rsid w:val="00F22113"/>
    <w:rsid w:val="00F3409A"/>
    <w:rsid w:val="00F34E4F"/>
    <w:rsid w:val="00F40D3F"/>
    <w:rsid w:val="00F42B0E"/>
    <w:rsid w:val="00F4482E"/>
    <w:rsid w:val="00F47C5F"/>
    <w:rsid w:val="00F519C9"/>
    <w:rsid w:val="00F5222E"/>
    <w:rsid w:val="00F61902"/>
    <w:rsid w:val="00F6676F"/>
    <w:rsid w:val="00F72324"/>
    <w:rsid w:val="00F74045"/>
    <w:rsid w:val="00F7427B"/>
    <w:rsid w:val="00F7782B"/>
    <w:rsid w:val="00F836F4"/>
    <w:rsid w:val="00F85D47"/>
    <w:rsid w:val="00F972E4"/>
    <w:rsid w:val="00FA2FFE"/>
    <w:rsid w:val="00FA7170"/>
    <w:rsid w:val="00FB0714"/>
    <w:rsid w:val="00FB67D9"/>
    <w:rsid w:val="00FC1A8C"/>
    <w:rsid w:val="00FD1B0F"/>
    <w:rsid w:val="00FD69D9"/>
    <w:rsid w:val="00FE6E5A"/>
    <w:rsid w:val="00FE76B8"/>
    <w:rsid w:val="00FE7A45"/>
    <w:rsid w:val="00FF6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6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743F0D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2661D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843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E843E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7577F6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</w:rPr>
  </w:style>
  <w:style w:type="character" w:customStyle="1" w:styleId="Nagwek1Znak">
    <w:name w:val="Nagłówek 1 Znak"/>
    <w:link w:val="Nagwek1"/>
    <w:rsid w:val="002661DA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gwek">
    <w:name w:val="header"/>
    <w:basedOn w:val="Normalny"/>
    <w:link w:val="NagwekZnak"/>
    <w:rsid w:val="002661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2661DA"/>
    <w:rPr>
      <w:rFonts w:ascii="Calibri" w:hAnsi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2661D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2661DA"/>
    <w:rPr>
      <w:rFonts w:ascii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rsid w:val="002661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2661DA"/>
    <w:rPr>
      <w:rFonts w:ascii="Tahoma" w:hAnsi="Tahoma" w:cs="Tahoma"/>
      <w:sz w:val="16"/>
      <w:szCs w:val="16"/>
      <w:lang w:eastAsia="en-US"/>
    </w:rPr>
  </w:style>
  <w:style w:type="paragraph" w:customStyle="1" w:styleId="HeaderEven">
    <w:name w:val="Header Even"/>
    <w:basedOn w:val="Bezodstpw"/>
    <w:qFormat/>
    <w:rsid w:val="002661DA"/>
    <w:pPr>
      <w:pBdr>
        <w:bottom w:val="single" w:sz="4" w:space="1" w:color="4F81BD"/>
      </w:pBdr>
    </w:pPr>
    <w:rPr>
      <w:b/>
      <w:bCs/>
      <w:color w:val="1F497D"/>
      <w:sz w:val="20"/>
      <w:szCs w:val="23"/>
      <w:lang w:eastAsia="ja-JP"/>
    </w:rPr>
  </w:style>
  <w:style w:type="paragraph" w:styleId="Bezodstpw">
    <w:name w:val="No Spacing"/>
    <w:uiPriority w:val="1"/>
    <w:qFormat/>
    <w:rsid w:val="002661DA"/>
    <w:rPr>
      <w:rFonts w:ascii="Calibri" w:hAnsi="Calibri"/>
      <w:sz w:val="22"/>
      <w:szCs w:val="22"/>
      <w:lang w:eastAsia="en-US"/>
    </w:rPr>
  </w:style>
  <w:style w:type="paragraph" w:customStyle="1" w:styleId="HeaderRight">
    <w:name w:val="Header Right"/>
    <w:basedOn w:val="Nagwek"/>
    <w:uiPriority w:val="35"/>
    <w:qFormat/>
    <w:rsid w:val="00FC1A8C"/>
    <w:pPr>
      <w:pBdr>
        <w:bottom w:val="dashed" w:sz="4" w:space="18" w:color="7F7F7F"/>
      </w:pBdr>
      <w:tabs>
        <w:tab w:val="clear" w:pos="4536"/>
        <w:tab w:val="clear" w:pos="9072"/>
        <w:tab w:val="center" w:pos="4320"/>
        <w:tab w:val="right" w:pos="8640"/>
      </w:tabs>
      <w:jc w:val="right"/>
    </w:pPr>
    <w:rPr>
      <w:color w:val="7F7F7F"/>
      <w:sz w:val="20"/>
      <w:szCs w:val="20"/>
      <w:lang w:eastAsia="ja-JP"/>
    </w:rPr>
  </w:style>
  <w:style w:type="paragraph" w:customStyle="1" w:styleId="HeaderOdd">
    <w:name w:val="Header Odd"/>
    <w:basedOn w:val="Bezodstpw"/>
    <w:qFormat/>
    <w:rsid w:val="00FC1A8C"/>
    <w:pPr>
      <w:pBdr>
        <w:bottom w:val="single" w:sz="4" w:space="1" w:color="4F81BD"/>
      </w:pBdr>
      <w:jc w:val="right"/>
    </w:pPr>
    <w:rPr>
      <w:b/>
      <w:bCs/>
      <w:color w:val="1F497D"/>
      <w:sz w:val="20"/>
      <w:szCs w:val="23"/>
      <w:lang w:eastAsia="ja-JP"/>
    </w:rPr>
  </w:style>
  <w:style w:type="table" w:styleId="Tabela-Siatka">
    <w:name w:val="Table Grid"/>
    <w:basedOn w:val="Standardowy"/>
    <w:rsid w:val="00832B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Odd">
    <w:name w:val="Footer Odd"/>
    <w:basedOn w:val="Normalny"/>
    <w:qFormat/>
    <w:rsid w:val="007701F2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3"/>
      <w:lang w:eastAsia="ja-JP"/>
    </w:rPr>
  </w:style>
  <w:style w:type="character" w:styleId="Hipercze">
    <w:name w:val="Hyperlink"/>
    <w:rsid w:val="00C17994"/>
    <w:rPr>
      <w:color w:val="0000FF"/>
      <w:u w:val="single"/>
    </w:rPr>
  </w:style>
  <w:style w:type="character" w:styleId="Tekstzastpczy">
    <w:name w:val="Placeholder Text"/>
    <w:basedOn w:val="Domylnaczcionkaakapitu"/>
    <w:uiPriority w:val="99"/>
    <w:semiHidden/>
    <w:rsid w:val="00171107"/>
    <w:rPr>
      <w:color w:val="808080"/>
    </w:rPr>
  </w:style>
  <w:style w:type="paragraph" w:styleId="Akapitzlist">
    <w:name w:val="List Paragraph"/>
    <w:basedOn w:val="Normalny"/>
    <w:uiPriority w:val="34"/>
    <w:qFormat/>
    <w:rsid w:val="00367DC6"/>
    <w:pPr>
      <w:ind w:left="720"/>
      <w:contextualSpacing/>
    </w:pPr>
  </w:style>
  <w:style w:type="paragraph" w:styleId="Tekstpodstawowy2">
    <w:name w:val="Body Text 2"/>
    <w:basedOn w:val="Normalny"/>
    <w:link w:val="Tekstpodstawowy2Znak"/>
    <w:rsid w:val="00536BE1"/>
    <w:pPr>
      <w:spacing w:after="0" w:line="360" w:lineRule="auto"/>
      <w:jc w:val="both"/>
    </w:pPr>
    <w:rPr>
      <w:rFonts w:ascii="Tahoma" w:hAnsi="Tahoma" w:cs="Tahoma"/>
      <w:b/>
      <w:bCs/>
      <w:sz w:val="24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536BE1"/>
    <w:rPr>
      <w:rFonts w:ascii="Tahoma" w:hAnsi="Tahoma" w:cs="Tahoma"/>
      <w:b/>
      <w:bCs/>
      <w:sz w:val="24"/>
    </w:rPr>
  </w:style>
  <w:style w:type="character" w:styleId="Pogrubienie">
    <w:name w:val="Strong"/>
    <w:basedOn w:val="Domylnaczcionkaakapitu"/>
    <w:uiPriority w:val="22"/>
    <w:qFormat/>
    <w:rsid w:val="007E7390"/>
    <w:rPr>
      <w:b/>
      <w:bCs/>
    </w:rPr>
  </w:style>
  <w:style w:type="character" w:customStyle="1" w:styleId="apple-converted-space">
    <w:name w:val="apple-converted-space"/>
    <w:basedOn w:val="Domylnaczcionkaakapitu"/>
    <w:rsid w:val="007E7390"/>
  </w:style>
  <w:style w:type="character" w:styleId="Odwoaniedokomentarza">
    <w:name w:val="annotation reference"/>
    <w:basedOn w:val="Domylnaczcionkaakapitu"/>
    <w:rsid w:val="007E73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E73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7E7390"/>
    <w:rPr>
      <w:rFonts w:ascii="Calibri" w:hAnsi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7E73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7E7390"/>
    <w:rPr>
      <w:rFonts w:ascii="Calibri" w:hAnsi="Calibri"/>
      <w:b/>
      <w:bCs/>
      <w:lang w:eastAsia="en-US"/>
    </w:rPr>
  </w:style>
  <w:style w:type="paragraph" w:styleId="Podtytu">
    <w:name w:val="Subtitle"/>
    <w:basedOn w:val="Normalny"/>
    <w:link w:val="PodtytuZnak"/>
    <w:qFormat/>
    <w:rsid w:val="007E7390"/>
    <w:pPr>
      <w:spacing w:after="60" w:line="240" w:lineRule="auto"/>
      <w:jc w:val="center"/>
    </w:pPr>
    <w:rPr>
      <w:rFonts w:ascii="Arial" w:hAnsi="Arial"/>
      <w:sz w:val="24"/>
      <w:szCs w:val="20"/>
      <w:lang w:eastAsia="pl-PL"/>
    </w:rPr>
  </w:style>
  <w:style w:type="character" w:customStyle="1" w:styleId="PodtytuZnak">
    <w:name w:val="Podtytuł Znak"/>
    <w:basedOn w:val="Domylnaczcionkaakapitu"/>
    <w:link w:val="Podtytu"/>
    <w:rsid w:val="007E7390"/>
    <w:rPr>
      <w:rFonts w:ascii="Arial" w:hAnsi="Arial"/>
      <w:sz w:val="24"/>
    </w:rPr>
  </w:style>
  <w:style w:type="numbering" w:customStyle="1" w:styleId="Styl1">
    <w:name w:val="Styl1"/>
    <w:uiPriority w:val="99"/>
    <w:rsid w:val="007E7390"/>
    <w:pPr>
      <w:numPr>
        <w:numId w:val="55"/>
      </w:numPr>
    </w:pPr>
  </w:style>
  <w:style w:type="numbering" w:customStyle="1" w:styleId="Styl2">
    <w:name w:val="Styl2"/>
    <w:uiPriority w:val="99"/>
    <w:rsid w:val="007E7390"/>
    <w:pPr>
      <w:numPr>
        <w:numId w:val="56"/>
      </w:numPr>
    </w:pPr>
  </w:style>
  <w:style w:type="numbering" w:customStyle="1" w:styleId="Styl3">
    <w:name w:val="Styl3"/>
    <w:uiPriority w:val="99"/>
    <w:rsid w:val="007E7390"/>
    <w:pPr>
      <w:numPr>
        <w:numId w:val="57"/>
      </w:numPr>
    </w:pPr>
  </w:style>
  <w:style w:type="paragraph" w:customStyle="1" w:styleId="Akapitzlist1">
    <w:name w:val="Akapit z listą1"/>
    <w:basedOn w:val="Normalny"/>
    <w:rsid w:val="007E7390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1"/>
      <w:sz w:val="24"/>
      <w:szCs w:val="24"/>
      <w:lang w:eastAsia="pl-PL"/>
    </w:rPr>
  </w:style>
  <w:style w:type="paragraph" w:styleId="Poprawka">
    <w:name w:val="Revision"/>
    <w:hidden/>
    <w:uiPriority w:val="99"/>
    <w:semiHidden/>
    <w:rsid w:val="007E7390"/>
    <w:rPr>
      <w:rFonts w:ascii="Calibri" w:hAnsi="Calibri"/>
      <w:sz w:val="22"/>
      <w:szCs w:val="22"/>
      <w:lang w:eastAsia="en-US"/>
    </w:rPr>
  </w:style>
  <w:style w:type="character" w:customStyle="1" w:styleId="Nagwek3Znak">
    <w:name w:val="Nagłówek 3 Znak"/>
    <w:basedOn w:val="Domylnaczcionkaakapitu"/>
    <w:link w:val="Nagwek3"/>
    <w:semiHidden/>
    <w:rsid w:val="00E843E4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Nagwek4Znak">
    <w:name w:val="Nagłówek 4 Znak"/>
    <w:basedOn w:val="Domylnaczcionkaakapitu"/>
    <w:link w:val="Nagwek4"/>
    <w:semiHidden/>
    <w:rsid w:val="00E843E4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Akapitzlist2">
    <w:name w:val="Akapit z listą2"/>
    <w:basedOn w:val="Normalny"/>
    <w:rsid w:val="00E843E4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2"/>
      <w:sz w:val="24"/>
      <w:szCs w:val="24"/>
      <w:lang w:eastAsia="pl-PL"/>
    </w:rPr>
  </w:style>
  <w:style w:type="character" w:styleId="Odwoaniedelikatne">
    <w:name w:val="Subtle Reference"/>
    <w:basedOn w:val="Domylnaczcionkaakapitu"/>
    <w:uiPriority w:val="31"/>
    <w:qFormat/>
    <w:rsid w:val="00A5077F"/>
    <w:rPr>
      <w:smallCaps/>
      <w:color w:val="C0504D" w:themeColor="accent2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743F0D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2661D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843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E843E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7577F6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</w:rPr>
  </w:style>
  <w:style w:type="character" w:customStyle="1" w:styleId="Nagwek1Znak">
    <w:name w:val="Nagłówek 1 Znak"/>
    <w:link w:val="Nagwek1"/>
    <w:rsid w:val="002661DA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gwek">
    <w:name w:val="header"/>
    <w:basedOn w:val="Normalny"/>
    <w:link w:val="NagwekZnak"/>
    <w:rsid w:val="002661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2661DA"/>
    <w:rPr>
      <w:rFonts w:ascii="Calibri" w:hAnsi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2661D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2661DA"/>
    <w:rPr>
      <w:rFonts w:ascii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rsid w:val="002661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2661DA"/>
    <w:rPr>
      <w:rFonts w:ascii="Tahoma" w:hAnsi="Tahoma" w:cs="Tahoma"/>
      <w:sz w:val="16"/>
      <w:szCs w:val="16"/>
      <w:lang w:eastAsia="en-US"/>
    </w:rPr>
  </w:style>
  <w:style w:type="paragraph" w:customStyle="1" w:styleId="HeaderEven">
    <w:name w:val="Header Even"/>
    <w:basedOn w:val="Bezodstpw"/>
    <w:qFormat/>
    <w:rsid w:val="002661DA"/>
    <w:pPr>
      <w:pBdr>
        <w:bottom w:val="single" w:sz="4" w:space="1" w:color="4F81BD"/>
      </w:pBdr>
    </w:pPr>
    <w:rPr>
      <w:b/>
      <w:bCs/>
      <w:color w:val="1F497D"/>
      <w:sz w:val="20"/>
      <w:szCs w:val="23"/>
      <w:lang w:eastAsia="ja-JP"/>
    </w:rPr>
  </w:style>
  <w:style w:type="paragraph" w:styleId="Bezodstpw">
    <w:name w:val="No Spacing"/>
    <w:uiPriority w:val="1"/>
    <w:qFormat/>
    <w:rsid w:val="002661DA"/>
    <w:rPr>
      <w:rFonts w:ascii="Calibri" w:hAnsi="Calibri"/>
      <w:sz w:val="22"/>
      <w:szCs w:val="22"/>
      <w:lang w:eastAsia="en-US"/>
    </w:rPr>
  </w:style>
  <w:style w:type="paragraph" w:customStyle="1" w:styleId="HeaderRight">
    <w:name w:val="Header Right"/>
    <w:basedOn w:val="Nagwek"/>
    <w:uiPriority w:val="35"/>
    <w:qFormat/>
    <w:rsid w:val="00FC1A8C"/>
    <w:pPr>
      <w:pBdr>
        <w:bottom w:val="dashed" w:sz="4" w:space="18" w:color="7F7F7F"/>
      </w:pBdr>
      <w:tabs>
        <w:tab w:val="clear" w:pos="4536"/>
        <w:tab w:val="clear" w:pos="9072"/>
        <w:tab w:val="center" w:pos="4320"/>
        <w:tab w:val="right" w:pos="8640"/>
      </w:tabs>
      <w:jc w:val="right"/>
    </w:pPr>
    <w:rPr>
      <w:color w:val="7F7F7F"/>
      <w:sz w:val="20"/>
      <w:szCs w:val="20"/>
      <w:lang w:eastAsia="ja-JP"/>
    </w:rPr>
  </w:style>
  <w:style w:type="paragraph" w:customStyle="1" w:styleId="HeaderOdd">
    <w:name w:val="Header Odd"/>
    <w:basedOn w:val="Bezodstpw"/>
    <w:qFormat/>
    <w:rsid w:val="00FC1A8C"/>
    <w:pPr>
      <w:pBdr>
        <w:bottom w:val="single" w:sz="4" w:space="1" w:color="4F81BD"/>
      </w:pBdr>
      <w:jc w:val="right"/>
    </w:pPr>
    <w:rPr>
      <w:b/>
      <w:bCs/>
      <w:color w:val="1F497D"/>
      <w:sz w:val="20"/>
      <w:szCs w:val="23"/>
      <w:lang w:eastAsia="ja-JP"/>
    </w:rPr>
  </w:style>
  <w:style w:type="table" w:styleId="Tabela-Siatka">
    <w:name w:val="Table Grid"/>
    <w:basedOn w:val="Standardowy"/>
    <w:rsid w:val="00832B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Odd">
    <w:name w:val="Footer Odd"/>
    <w:basedOn w:val="Normalny"/>
    <w:qFormat/>
    <w:rsid w:val="007701F2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3"/>
      <w:lang w:eastAsia="ja-JP"/>
    </w:rPr>
  </w:style>
  <w:style w:type="character" w:styleId="Hipercze">
    <w:name w:val="Hyperlink"/>
    <w:rsid w:val="00C17994"/>
    <w:rPr>
      <w:color w:val="0000FF"/>
      <w:u w:val="single"/>
    </w:rPr>
  </w:style>
  <w:style w:type="character" w:styleId="Tekstzastpczy">
    <w:name w:val="Placeholder Text"/>
    <w:basedOn w:val="Domylnaczcionkaakapitu"/>
    <w:uiPriority w:val="99"/>
    <w:semiHidden/>
    <w:rsid w:val="00171107"/>
    <w:rPr>
      <w:color w:val="808080"/>
    </w:rPr>
  </w:style>
  <w:style w:type="paragraph" w:styleId="Akapitzlist">
    <w:name w:val="List Paragraph"/>
    <w:basedOn w:val="Normalny"/>
    <w:uiPriority w:val="34"/>
    <w:qFormat/>
    <w:rsid w:val="00367DC6"/>
    <w:pPr>
      <w:ind w:left="720"/>
      <w:contextualSpacing/>
    </w:pPr>
  </w:style>
  <w:style w:type="paragraph" w:styleId="Tekstpodstawowy2">
    <w:name w:val="Body Text 2"/>
    <w:basedOn w:val="Normalny"/>
    <w:link w:val="Tekstpodstawowy2Znak"/>
    <w:rsid w:val="00536BE1"/>
    <w:pPr>
      <w:spacing w:after="0" w:line="360" w:lineRule="auto"/>
      <w:jc w:val="both"/>
    </w:pPr>
    <w:rPr>
      <w:rFonts w:ascii="Tahoma" w:hAnsi="Tahoma" w:cs="Tahoma"/>
      <w:b/>
      <w:bCs/>
      <w:sz w:val="24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536BE1"/>
    <w:rPr>
      <w:rFonts w:ascii="Tahoma" w:hAnsi="Tahoma" w:cs="Tahoma"/>
      <w:b/>
      <w:bCs/>
      <w:sz w:val="24"/>
    </w:rPr>
  </w:style>
  <w:style w:type="character" w:styleId="Pogrubienie">
    <w:name w:val="Strong"/>
    <w:basedOn w:val="Domylnaczcionkaakapitu"/>
    <w:uiPriority w:val="22"/>
    <w:qFormat/>
    <w:rsid w:val="007E7390"/>
    <w:rPr>
      <w:b/>
      <w:bCs/>
    </w:rPr>
  </w:style>
  <w:style w:type="character" w:customStyle="1" w:styleId="apple-converted-space">
    <w:name w:val="apple-converted-space"/>
    <w:basedOn w:val="Domylnaczcionkaakapitu"/>
    <w:rsid w:val="007E7390"/>
  </w:style>
  <w:style w:type="character" w:styleId="Odwoaniedokomentarza">
    <w:name w:val="annotation reference"/>
    <w:basedOn w:val="Domylnaczcionkaakapitu"/>
    <w:rsid w:val="007E73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E73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7E7390"/>
    <w:rPr>
      <w:rFonts w:ascii="Calibri" w:hAnsi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7E73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7E7390"/>
    <w:rPr>
      <w:rFonts w:ascii="Calibri" w:hAnsi="Calibri"/>
      <w:b/>
      <w:bCs/>
      <w:lang w:eastAsia="en-US"/>
    </w:rPr>
  </w:style>
  <w:style w:type="paragraph" w:styleId="Podtytu">
    <w:name w:val="Subtitle"/>
    <w:basedOn w:val="Normalny"/>
    <w:link w:val="PodtytuZnak"/>
    <w:qFormat/>
    <w:rsid w:val="007E7390"/>
    <w:pPr>
      <w:spacing w:after="60" w:line="240" w:lineRule="auto"/>
      <w:jc w:val="center"/>
    </w:pPr>
    <w:rPr>
      <w:rFonts w:ascii="Arial" w:hAnsi="Arial"/>
      <w:sz w:val="24"/>
      <w:szCs w:val="20"/>
      <w:lang w:eastAsia="pl-PL"/>
    </w:rPr>
  </w:style>
  <w:style w:type="character" w:customStyle="1" w:styleId="PodtytuZnak">
    <w:name w:val="Podtytuł Znak"/>
    <w:basedOn w:val="Domylnaczcionkaakapitu"/>
    <w:link w:val="Podtytu"/>
    <w:rsid w:val="007E7390"/>
    <w:rPr>
      <w:rFonts w:ascii="Arial" w:hAnsi="Arial"/>
      <w:sz w:val="24"/>
    </w:rPr>
  </w:style>
  <w:style w:type="numbering" w:customStyle="1" w:styleId="Styl1">
    <w:name w:val="Styl1"/>
    <w:uiPriority w:val="99"/>
    <w:rsid w:val="007E7390"/>
    <w:pPr>
      <w:numPr>
        <w:numId w:val="55"/>
      </w:numPr>
    </w:pPr>
  </w:style>
  <w:style w:type="numbering" w:customStyle="1" w:styleId="Styl2">
    <w:name w:val="Styl2"/>
    <w:uiPriority w:val="99"/>
    <w:rsid w:val="007E7390"/>
    <w:pPr>
      <w:numPr>
        <w:numId w:val="56"/>
      </w:numPr>
    </w:pPr>
  </w:style>
  <w:style w:type="numbering" w:customStyle="1" w:styleId="Styl3">
    <w:name w:val="Styl3"/>
    <w:uiPriority w:val="99"/>
    <w:rsid w:val="007E7390"/>
    <w:pPr>
      <w:numPr>
        <w:numId w:val="57"/>
      </w:numPr>
    </w:pPr>
  </w:style>
  <w:style w:type="paragraph" w:customStyle="1" w:styleId="Akapitzlist1">
    <w:name w:val="Akapit z listą1"/>
    <w:basedOn w:val="Normalny"/>
    <w:rsid w:val="007E7390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1"/>
      <w:sz w:val="24"/>
      <w:szCs w:val="24"/>
      <w:lang w:eastAsia="pl-PL"/>
    </w:rPr>
  </w:style>
  <w:style w:type="paragraph" w:styleId="Poprawka">
    <w:name w:val="Revision"/>
    <w:hidden/>
    <w:uiPriority w:val="99"/>
    <w:semiHidden/>
    <w:rsid w:val="007E7390"/>
    <w:rPr>
      <w:rFonts w:ascii="Calibri" w:hAnsi="Calibri"/>
      <w:sz w:val="22"/>
      <w:szCs w:val="22"/>
      <w:lang w:eastAsia="en-US"/>
    </w:rPr>
  </w:style>
  <w:style w:type="character" w:customStyle="1" w:styleId="Nagwek3Znak">
    <w:name w:val="Nagłówek 3 Znak"/>
    <w:basedOn w:val="Domylnaczcionkaakapitu"/>
    <w:link w:val="Nagwek3"/>
    <w:semiHidden/>
    <w:rsid w:val="00E843E4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Nagwek4Znak">
    <w:name w:val="Nagłówek 4 Znak"/>
    <w:basedOn w:val="Domylnaczcionkaakapitu"/>
    <w:link w:val="Nagwek4"/>
    <w:semiHidden/>
    <w:rsid w:val="00E843E4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Akapitzlist2">
    <w:name w:val="Akapit z listą2"/>
    <w:basedOn w:val="Normalny"/>
    <w:rsid w:val="00E843E4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2"/>
      <w:sz w:val="24"/>
      <w:szCs w:val="24"/>
      <w:lang w:eastAsia="pl-PL"/>
    </w:rPr>
  </w:style>
  <w:style w:type="character" w:styleId="Odwoaniedelikatne">
    <w:name w:val="Subtle Reference"/>
    <w:basedOn w:val="Domylnaczcionkaakapitu"/>
    <w:uiPriority w:val="31"/>
    <w:qFormat/>
    <w:rsid w:val="00A5077F"/>
    <w:rPr>
      <w:smallCaps/>
      <w:color w:val="C0504D" w:themeColor="accent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209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40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829408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651441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KaziaW\Ustawienia%20lokalne\Temporary%20Internet%20Files\Content.Outlook\T9PBK047\firm&#243;wka%20CR%20A4%20v03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3C099158592424988C425D110675109" ma:contentTypeVersion="0" ma:contentTypeDescription="Utwórz nowy dokument." ma:contentTypeScope="" ma:versionID="b2cfe0eae8aaefe1acd79e29487451ae">
  <xsd:schema xmlns:xsd="http://www.w3.org/2001/XMLSchema" xmlns:p="http://schemas.microsoft.com/office/2006/metadata/properties" targetNamespace="http://schemas.microsoft.com/office/2006/metadata/properties" ma:root="true" ma:fieldsID="109315de924e3091cf82181abb24d9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 ma:readOnly="true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083C69-F457-4F34-B8C8-24C1215E90F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5A0923B-A016-464B-B2DF-60B81315F30B}">
  <ds:schemaRefs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purl.org/dc/dcmitype/"/>
    <ds:schemaRef ds:uri="http://purl.org/dc/terms/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0CF9FAA3-3BEB-42E8-B56C-72BEA75273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D8529149-71D0-4DE3-8896-FBF465649B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firmówka CR A4 v03</Template>
  <TotalTime>9</TotalTime>
  <Pages>1</Pages>
  <Words>141</Words>
  <Characters>1269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Nieroda Hanna</cp:lastModifiedBy>
  <cp:revision>21</cp:revision>
  <cp:lastPrinted>2019-10-11T06:36:00Z</cp:lastPrinted>
  <dcterms:created xsi:type="dcterms:W3CDTF">2020-09-22T11:17:00Z</dcterms:created>
  <dcterms:modified xsi:type="dcterms:W3CDTF">2021-08-26T06:09:00Z</dcterms:modified>
</cp:coreProperties>
</file>